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3581" w:rsidRPr="00FB66CC" w:rsidRDefault="00DA5A36" w:rsidP="00FB66CC">
      <w:pPr>
        <w:pStyle w:val="Titre1"/>
      </w:pPr>
      <w:r>
        <w:t>Mise en situation</w:t>
      </w:r>
    </w:p>
    <w:p w:rsidR="00DA5A36" w:rsidRPr="00DA5A36" w:rsidRDefault="00DA5A36" w:rsidP="003C6283">
      <w:pPr>
        <w:rPr>
          <w:sz w:val="22"/>
        </w:rPr>
      </w:pPr>
      <w:r w:rsidRPr="00DA5A36">
        <w:rPr>
          <w:noProof/>
          <w:sz w:val="22"/>
        </w:rPr>
        <w:drawing>
          <wp:anchor distT="0" distB="0" distL="114300" distR="114300" simplePos="0" relativeHeight="251687936" behindDoc="1" locked="0" layoutInCell="1" allowOverlap="1">
            <wp:simplePos x="0" y="0"/>
            <wp:positionH relativeFrom="column">
              <wp:posOffset>3076575</wp:posOffset>
            </wp:positionH>
            <wp:positionV relativeFrom="paragraph">
              <wp:posOffset>5715</wp:posOffset>
            </wp:positionV>
            <wp:extent cx="3571875" cy="1355725"/>
            <wp:effectExtent l="0" t="0" r="0" b="0"/>
            <wp:wrapTight wrapText="bothSides">
              <wp:wrapPolygon edited="0">
                <wp:start x="0" y="0"/>
                <wp:lineTo x="0" y="21246"/>
                <wp:lineTo x="21427" y="21246"/>
                <wp:lineTo x="21427" y="0"/>
                <wp:lineTo x="0" y="0"/>
              </wp:wrapPolygon>
            </wp:wrapTight>
            <wp:docPr id="1" name="Image 1" descr="Résultat de recherche d'images pour &quot;barrage Couesnon&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ésultat de recherche d'images pour &quot;barrage Couesnon&quot;"/>
                    <pic:cNvPicPr>
                      <a:picLocks noChangeAspect="1" noChangeArrowheads="1"/>
                    </pic:cNvPicPr>
                  </pic:nvPicPr>
                  <pic:blipFill rotWithShape="1">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2849" b="29888"/>
                    <a:stretch/>
                  </pic:blipFill>
                  <pic:spPr bwMode="auto">
                    <a:xfrm>
                      <a:off x="0" y="0"/>
                      <a:ext cx="3571875" cy="13557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DA5A36">
        <w:rPr>
          <w:sz w:val="22"/>
        </w:rPr>
        <w:t>Pour désensabler la baie du Mont Saint Michel, un barrage sur la rivière du Coueson a été construit.</w:t>
      </w:r>
    </w:p>
    <w:p w:rsidR="00DA5A36" w:rsidRDefault="00DA5A36" w:rsidP="003C6283"/>
    <w:p w:rsidR="000046AC" w:rsidRDefault="000046AC" w:rsidP="003C6283"/>
    <w:p w:rsidR="000046AC" w:rsidRDefault="000046AC" w:rsidP="003C6283"/>
    <w:p w:rsidR="000046AC" w:rsidRDefault="000046AC" w:rsidP="003C6283"/>
    <w:p w:rsidR="00DA5A36" w:rsidRDefault="00DA5A36" w:rsidP="00DA5A36">
      <w:pPr>
        <w:pStyle w:val="Titre2"/>
      </w:pPr>
      <w:r>
        <w:t>Fonctionnement du barrage</w:t>
      </w:r>
    </w:p>
    <w:p w:rsidR="000046AC" w:rsidRDefault="000046AC" w:rsidP="00DA5A36">
      <w:pPr>
        <w:spacing w:after="120"/>
        <w:jc w:val="both"/>
        <w:rPr>
          <w:bCs/>
          <w:iCs/>
          <w:sz w:val="22"/>
        </w:rPr>
      </w:pPr>
    </w:p>
    <w:p w:rsidR="00DA5A36" w:rsidRDefault="00DA5A36" w:rsidP="00DA5A36">
      <w:pPr>
        <w:spacing w:after="120"/>
        <w:jc w:val="both"/>
        <w:rPr>
          <w:bCs/>
          <w:iCs/>
          <w:sz w:val="22"/>
        </w:rPr>
      </w:pPr>
      <w:r w:rsidRPr="00DA5A36">
        <w:rPr>
          <w:bCs/>
          <w:iCs/>
          <w:sz w:val="22"/>
        </w:rPr>
        <w:t>Les figures suivantes présentent le principe de fonctionnement du barrage pour repousser les sédiments au large du Mont Saint Michel, la description est basée sur une période de marée de 12 h 25 min.</w:t>
      </w:r>
    </w:p>
    <w:p w:rsidR="000046AC" w:rsidRPr="00DA5A36" w:rsidRDefault="000046AC" w:rsidP="00DA5A36">
      <w:pPr>
        <w:spacing w:after="120"/>
        <w:jc w:val="both"/>
        <w:rPr>
          <w:bCs/>
          <w:iCs/>
          <w:sz w:val="22"/>
        </w:rPr>
      </w:pPr>
    </w:p>
    <w:tbl>
      <w:tblPr>
        <w:tblStyle w:val="Grilledutableau"/>
        <w:tblW w:w="10173" w:type="dxa"/>
        <w:tblLayout w:type="fixed"/>
        <w:tblLook w:val="04A0"/>
      </w:tblPr>
      <w:tblGrid>
        <w:gridCol w:w="5920"/>
        <w:gridCol w:w="4253"/>
      </w:tblGrid>
      <w:tr w:rsidR="00DA5A36" w:rsidTr="006B7775">
        <w:tc>
          <w:tcPr>
            <w:tcW w:w="5920" w:type="dxa"/>
            <w:vAlign w:val="center"/>
          </w:tcPr>
          <w:p w:rsidR="00DA5A36" w:rsidRPr="00A06D5A" w:rsidRDefault="00DA5A36" w:rsidP="006B7775">
            <w:pPr>
              <w:rPr>
                <w:b/>
                <w:sz w:val="20"/>
                <w:szCs w:val="20"/>
              </w:rPr>
            </w:pPr>
            <w:r w:rsidRPr="00A06D5A">
              <w:rPr>
                <w:b/>
                <w:sz w:val="20"/>
                <w:szCs w:val="20"/>
              </w:rPr>
              <w:t>Phase n° 1</w:t>
            </w:r>
          </w:p>
          <w:p w:rsidR="00DA5A36" w:rsidRPr="00A06D5A" w:rsidRDefault="00DA5A36" w:rsidP="006B7775">
            <w:pPr>
              <w:rPr>
                <w:b/>
                <w:sz w:val="20"/>
                <w:szCs w:val="20"/>
              </w:rPr>
            </w:pPr>
            <w:r w:rsidRPr="00A06D5A">
              <w:rPr>
                <w:b/>
                <w:noProof/>
                <w:szCs w:val="20"/>
              </w:rPr>
              <w:drawing>
                <wp:inline distT="0" distB="0" distL="0" distR="0">
                  <wp:extent cx="3584889" cy="1181100"/>
                  <wp:effectExtent l="0" t="0" r="0" b="0"/>
                  <wp:docPr id="313" name="Imag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597813" cy="1185358"/>
                          </a:xfrm>
                          <a:prstGeom prst="rect">
                            <a:avLst/>
                          </a:prstGeom>
                        </pic:spPr>
                      </pic:pic>
                    </a:graphicData>
                  </a:graphic>
                </wp:inline>
              </w:drawing>
            </w:r>
          </w:p>
        </w:tc>
        <w:tc>
          <w:tcPr>
            <w:tcW w:w="4253" w:type="dxa"/>
            <w:vAlign w:val="center"/>
          </w:tcPr>
          <w:p w:rsidR="00DA5A36" w:rsidRPr="00A06D5A" w:rsidRDefault="00DA5A36" w:rsidP="006B7775">
            <w:pPr>
              <w:autoSpaceDE w:val="0"/>
              <w:autoSpaceDN w:val="0"/>
              <w:adjustRightInd w:val="0"/>
              <w:jc w:val="both"/>
              <w:rPr>
                <w:rFonts w:eastAsiaTheme="minorHAnsi"/>
                <w:szCs w:val="22"/>
              </w:rPr>
            </w:pPr>
            <w:r w:rsidRPr="00A06D5A">
              <w:rPr>
                <w:rFonts w:eastAsiaTheme="minorHAnsi"/>
                <w:szCs w:val="22"/>
              </w:rPr>
              <w:t>Tout d'abord, environ 1 heure avant la pleine mer, les vannes sont fermées. Le premier flot bute sur l'obstacle et les</w:t>
            </w:r>
          </w:p>
          <w:p w:rsidR="00DA5A36" w:rsidRDefault="00DA5A36" w:rsidP="006B7775">
            <w:pPr>
              <w:jc w:val="both"/>
              <w:rPr>
                <w:rFonts w:eastAsiaTheme="minorHAnsi"/>
                <w:szCs w:val="22"/>
              </w:rPr>
            </w:pPr>
            <w:r w:rsidRPr="00A06D5A">
              <w:rPr>
                <w:rFonts w:eastAsiaTheme="minorHAnsi"/>
                <w:szCs w:val="22"/>
              </w:rPr>
              <w:t>sédiments se déposent en aval du barrage.</w:t>
            </w:r>
          </w:p>
          <w:p w:rsidR="000046AC" w:rsidRDefault="000046AC" w:rsidP="006B7775">
            <w:pPr>
              <w:jc w:val="both"/>
              <w:rPr>
                <w:szCs w:val="22"/>
              </w:rPr>
            </w:pPr>
          </w:p>
          <w:p w:rsidR="000046AC" w:rsidRPr="00A06D5A" w:rsidRDefault="000046AC" w:rsidP="006B7775">
            <w:pPr>
              <w:jc w:val="both"/>
              <w:rPr>
                <w:szCs w:val="22"/>
              </w:rPr>
            </w:pPr>
          </w:p>
        </w:tc>
      </w:tr>
      <w:tr w:rsidR="00DA5A36" w:rsidTr="006B7775">
        <w:tc>
          <w:tcPr>
            <w:tcW w:w="5920" w:type="dxa"/>
            <w:vAlign w:val="center"/>
          </w:tcPr>
          <w:p w:rsidR="00DA5A36" w:rsidRPr="00A06D5A" w:rsidRDefault="00DA5A36" w:rsidP="006B7775">
            <w:pPr>
              <w:rPr>
                <w:b/>
                <w:sz w:val="20"/>
                <w:szCs w:val="20"/>
              </w:rPr>
            </w:pPr>
            <w:r w:rsidRPr="00A06D5A">
              <w:rPr>
                <w:b/>
                <w:sz w:val="20"/>
                <w:szCs w:val="20"/>
              </w:rPr>
              <w:t>Phase n° 2</w:t>
            </w:r>
          </w:p>
          <w:p w:rsidR="00DA5A36" w:rsidRPr="00A06D5A" w:rsidRDefault="004141B0" w:rsidP="006B7775">
            <w:pPr>
              <w:rPr>
                <w:b/>
                <w:sz w:val="20"/>
                <w:szCs w:val="20"/>
              </w:rPr>
            </w:pPr>
            <w:r>
              <w:rPr>
                <w:b/>
                <w:noProof/>
                <w:szCs w:val="20"/>
              </w:rPr>
              <w:pict>
                <v:shapetype id="_x0000_t202" coordsize="21600,21600" o:spt="202" path="m,l,21600r21600,l21600,xe">
                  <v:stroke joinstyle="miter"/>
                  <v:path gradientshapeok="t" o:connecttype="rect"/>
                </v:shapetype>
                <v:shape id="Zone de texte 362" o:spid="_x0000_s1026" type="#_x0000_t202" style="position:absolute;margin-left:-6.3pt;margin-top:62.65pt;width:114.05pt;height:27.8pt;z-index:251633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" filled="f" stroked="f">
                  <v:textbox>
                    <w:txbxContent>
                      <w:p w:rsidR="00DA5A36" w:rsidRPr="00143E06" w:rsidRDefault="00DA5A36" w:rsidP="00DA5A36">
                        <w:pPr>
                          <w:ind w:left="-266" w:right="-346"/>
                          <w:jc w:val="center"/>
                          <w:rPr>
                            <w:sz w:val="18"/>
                          </w:rPr>
                        </w:pPr>
                        <w:r w:rsidRPr="00143E06">
                          <w:rPr>
                            <w:sz w:val="18"/>
                          </w:rPr>
                          <w:t>Ouverture en sur-verse</w:t>
                        </w:r>
                        <w:r w:rsidRPr="00143E06">
                          <w:rPr>
                            <w:sz w:val="18"/>
                          </w:rPr>
                          <w:br/>
                          <w:t>Pleine Mer -10 min</w:t>
                        </w:r>
                      </w:p>
                    </w:txbxContent>
                  </v:textbox>
                </v:shape>
              </w:pict>
            </w:r>
            <w:r>
              <w:rPr>
                <w:b/>
                <w:noProof/>
                <w:szCs w:val="20"/>
              </w:rPr>
              <w:pict>
                <v:shape id="Zone de texte 3318" o:spid="_x0000_s1027" type="#_x0000_t202" style="position:absolute;margin-left:5.95pt;margin-top:38.5pt;width:37.5pt;height:18.25pt;z-index:25164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" filled="f" stroked="f">
                  <v:textbox>
                    <w:txbxContent>
                      <w:p w:rsidR="00DA5A36" w:rsidRPr="00373DEB" w:rsidRDefault="00DA5A36" w:rsidP="00DA5A36">
                        <w:pPr>
                          <w:rPr>
                            <w:sz w:val="18"/>
                            <w:szCs w:val="18"/>
                          </w:rPr>
                        </w:pPr>
                        <w:r w:rsidRPr="00373DEB">
                          <w:rPr>
                            <w:sz w:val="18"/>
                            <w:szCs w:val="18"/>
                          </w:rPr>
                          <w:t>Mer</w:t>
                        </w:r>
                      </w:p>
                    </w:txbxContent>
                  </v:textbox>
                </v:shape>
              </w:pict>
            </w:r>
            <w:r>
              <w:rPr>
                <w:b/>
                <w:noProof/>
                <w:szCs w:val="20"/>
              </w:rPr>
              <w:pict>
                <v:shape id="Zone de texte 363" o:spid="_x0000_s1028" type="#_x0000_t202" style="position:absolute;margin-left:234.7pt;margin-top:55.75pt;width:61.4pt;height:20.25pt;z-index:251636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" filled="f" stroked="f">
                  <v:textbox>
                    <w:txbxContent>
                      <w:p w:rsidR="00DA5A36" w:rsidRPr="0092458C" w:rsidRDefault="00DA5A36" w:rsidP="00DA5A36">
                        <w:pPr>
                          <w:rPr>
                            <w:sz w:val="18"/>
                            <w:szCs w:val="18"/>
                          </w:rPr>
                        </w:pPr>
                        <w:r w:rsidRPr="0092458C">
                          <w:rPr>
                            <w:sz w:val="18"/>
                            <w:szCs w:val="18"/>
                          </w:rPr>
                          <w:t>Couesnon</w:t>
                        </w:r>
                      </w:p>
                      <w:p w:rsidR="00DA5A36" w:rsidRPr="0092458C" w:rsidRDefault="00DA5A36" w:rsidP="00DA5A36">
                        <w:pPr>
                          <w:rPr>
                            <w:sz w:val="18"/>
                            <w:szCs w:val="18"/>
                          </w:rPr>
                        </w:pPr>
                      </w:p>
                    </w:txbxContent>
                  </v:textbox>
                </v:shape>
              </w:pict>
            </w:r>
            <w:r w:rsidR="00DA5A36" w:rsidRPr="00A06D5A">
              <w:rPr>
                <w:b/>
                <w:noProof/>
                <w:szCs w:val="20"/>
              </w:rPr>
              <w:drawing>
                <wp:inline distT="0" distB="0" distL="0" distR="0">
                  <wp:extent cx="3657600" cy="1162252"/>
                  <wp:effectExtent l="0" t="0" r="0" b="0"/>
                  <wp:docPr id="354" name="Image 354" descr="pm-10 invers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82" descr="pm-10 inversée"/>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58617" cy="116257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a:ext>
                          </a:extLst>
                        </pic:spPr>
                      </pic:pic>
                    </a:graphicData>
                  </a:graphic>
                </wp:inline>
              </w:drawing>
            </w:r>
          </w:p>
        </w:tc>
        <w:tc>
          <w:tcPr>
            <w:tcW w:w="4253" w:type="dxa"/>
            <w:vAlign w:val="center"/>
          </w:tcPr>
          <w:p w:rsidR="00DA5A36" w:rsidRDefault="00DA5A36" w:rsidP="006B7775">
            <w:pPr>
              <w:autoSpaceDE w:val="0"/>
              <w:autoSpaceDN w:val="0"/>
              <w:adjustRightInd w:val="0"/>
              <w:jc w:val="both"/>
              <w:rPr>
                <w:rFonts w:eastAsiaTheme="minorHAnsi"/>
                <w:szCs w:val="22"/>
              </w:rPr>
            </w:pPr>
            <w:r w:rsidRPr="00A06D5A">
              <w:rPr>
                <w:rFonts w:eastAsiaTheme="minorHAnsi"/>
                <w:szCs w:val="22"/>
              </w:rPr>
              <w:t>10 minutes avant la pleine mer, les vannes s'ouvrent et la marée remplit le Couesnon par sur-verse (par le dessus les vannes) avec l'eau la moins chargée en sédiments.</w:t>
            </w:r>
          </w:p>
          <w:p w:rsidR="000046AC" w:rsidRDefault="000046AC" w:rsidP="006B7775">
            <w:pPr>
              <w:autoSpaceDE w:val="0"/>
              <w:autoSpaceDN w:val="0"/>
              <w:adjustRightInd w:val="0"/>
              <w:jc w:val="both"/>
              <w:rPr>
                <w:rFonts w:eastAsiaTheme="minorHAnsi"/>
                <w:szCs w:val="22"/>
              </w:rPr>
            </w:pPr>
          </w:p>
          <w:p w:rsidR="000046AC" w:rsidRPr="00A06D5A" w:rsidRDefault="000046AC" w:rsidP="006B7775">
            <w:pPr>
              <w:autoSpaceDE w:val="0"/>
              <w:autoSpaceDN w:val="0"/>
              <w:adjustRightInd w:val="0"/>
              <w:jc w:val="both"/>
              <w:rPr>
                <w:rFonts w:eastAsiaTheme="minorHAnsi"/>
                <w:szCs w:val="22"/>
              </w:rPr>
            </w:pPr>
          </w:p>
        </w:tc>
      </w:tr>
      <w:tr w:rsidR="00DA5A36" w:rsidTr="006B7775">
        <w:tc>
          <w:tcPr>
            <w:tcW w:w="5920" w:type="dxa"/>
            <w:vAlign w:val="center"/>
          </w:tcPr>
          <w:p w:rsidR="00DA5A36" w:rsidRPr="00A06D5A" w:rsidRDefault="00DA5A36" w:rsidP="006B7775">
            <w:pPr>
              <w:rPr>
                <w:b/>
                <w:sz w:val="20"/>
                <w:szCs w:val="20"/>
              </w:rPr>
            </w:pPr>
            <w:r>
              <w:rPr>
                <w:b/>
                <w:noProof/>
                <w:szCs w:val="20"/>
              </w:rPr>
              <w:drawing>
                <wp:anchor distT="0" distB="0" distL="114300" distR="114300" simplePos="0" relativeHeight="251630592" behindDoc="0" locked="0" layoutInCell="1" allowOverlap="1">
                  <wp:simplePos x="0" y="0"/>
                  <wp:positionH relativeFrom="column">
                    <wp:posOffset>67310</wp:posOffset>
                  </wp:positionH>
                  <wp:positionV relativeFrom="paragraph">
                    <wp:posOffset>127000</wp:posOffset>
                  </wp:positionV>
                  <wp:extent cx="3582035" cy="1085850"/>
                  <wp:effectExtent l="0" t="0" r="0" b="0"/>
                  <wp:wrapNone/>
                  <wp:docPr id="3479" name="Image 3479" descr="p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pm+1"/>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82035" cy="1085850"/>
                          </a:xfrm>
                          <a:prstGeom prst="rect">
                            <a:avLst/>
                          </a:prstGeom>
                          <a:noFill/>
                        </pic:spPr>
                      </pic:pic>
                    </a:graphicData>
                  </a:graphic>
                </wp:anchor>
              </w:drawing>
            </w:r>
            <w:r w:rsidRPr="00A06D5A">
              <w:rPr>
                <w:b/>
                <w:sz w:val="20"/>
                <w:szCs w:val="20"/>
              </w:rPr>
              <w:t>Phase n° 3</w:t>
            </w:r>
          </w:p>
          <w:p w:rsidR="00DA5A36" w:rsidRDefault="004141B0" w:rsidP="006B7775">
            <w:pPr>
              <w:rPr>
                <w:b/>
                <w:sz w:val="20"/>
                <w:szCs w:val="20"/>
              </w:rPr>
            </w:pPr>
            <w:r>
              <w:rPr>
                <w:b/>
                <w:noProof/>
                <w:szCs w:val="20"/>
              </w:rPr>
              <w:pict>
                <v:line id="Connecteur droit 3484" o:spid="_x0000_s1067" style="position:absolute;flip:x y;z-index:251677696;visibility:visible;mso-wrap-distance-left:3.17497mm;mso-wrap-distance-right:3.17497mm" from="261.9pt,9.2pt" to="261.9pt,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" strokecolor="navy" strokeweight="2pt">
                  <v:stroke endarrow="block" endarrowwidth="narrow" endarrowlength="long"/>
                </v:line>
              </w:pict>
            </w:r>
          </w:p>
          <w:p w:rsidR="00DA5A36" w:rsidRDefault="00DA5A36" w:rsidP="006B7775">
            <w:pPr>
              <w:rPr>
                <w:b/>
                <w:sz w:val="20"/>
                <w:szCs w:val="20"/>
              </w:rPr>
            </w:pPr>
          </w:p>
          <w:p w:rsidR="00DA5A36" w:rsidRDefault="00DA5A36" w:rsidP="006B7775">
            <w:pPr>
              <w:rPr>
                <w:b/>
                <w:sz w:val="20"/>
                <w:szCs w:val="20"/>
              </w:rPr>
            </w:pPr>
          </w:p>
          <w:p w:rsidR="00DA5A36" w:rsidRDefault="004141B0" w:rsidP="006B7775">
            <w:pPr>
              <w:rPr>
                <w:b/>
                <w:sz w:val="20"/>
                <w:szCs w:val="20"/>
              </w:rPr>
            </w:pPr>
            <w:r>
              <w:rPr>
                <w:b/>
                <w:noProof/>
                <w:szCs w:val="20"/>
              </w:rPr>
              <w:pict>
                <v:line id="Connecteur droit 3481" o:spid="_x0000_s1066" style="position:absolute;z-index:251668480;visibility:visible;mso-wrap-distance-top:-3e-5mm;mso-wrap-distance-bottom:-3e-5mm" from="121pt,8.45pt" to="156.2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" strokeweight="1.25pt">
                  <v:stroke endarrow="block" endarrowwidth="narrow" endarrowlength="long"/>
                </v:line>
              </w:pict>
            </w:r>
            <w:r>
              <w:rPr>
                <w:b/>
                <w:noProof/>
                <w:szCs w:val="20"/>
              </w:rPr>
              <w:pict>
                <v:line id="Connecteur droit 3482" o:spid="_x0000_s1065" style="position:absolute;z-index:251671552;visibility:visible;mso-wrap-distance-top:-3e-5mm;mso-wrap-distance-bottom:-3e-5mm" from="74.45pt,8.7pt" to="109.7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" strokeweight="1.25pt">
                  <v:stroke endarrow="block" endarrowwidth="narrow" endarrowlength="long"/>
                </v:line>
              </w:pict>
            </w:r>
            <w:r>
              <w:rPr>
                <w:b/>
                <w:noProof/>
                <w:szCs w:val="20"/>
              </w:rPr>
              <w:pict>
                <v:line id="Connecteur droit 3483" o:spid="_x0000_s1064" style="position:absolute;z-index:251673600;visibility:visible;mso-wrap-distance-top:-3e-5mm;mso-wrap-distance-bottom:-3e-5mm" from="28.8pt,8.2pt" to="64.0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" strokeweight="1.25pt">
                  <v:stroke endarrow="block" endarrowwidth="narrow" endarrowlength="long"/>
                </v:line>
              </w:pict>
            </w:r>
            <w:r>
              <w:rPr>
                <w:b/>
                <w:noProof/>
                <w:szCs w:val="20"/>
              </w:rPr>
              <w:pict>
                <v:shape id="Zone de texte 3315" o:spid="_x0000_s1029" type="#_x0000_t202" style="position:absolute;margin-left:209.3pt;margin-top:9.3pt;width:58.35pt;height:17.7pt;z-index:251642880;visibility:visibl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" filled="f" stroked="f">
                  <v:textbox>
                    <w:txbxContent>
                      <w:p w:rsidR="00DA5A36" w:rsidRPr="00373DEB" w:rsidRDefault="00DA5A36" w:rsidP="00DA5A36">
                        <w:pPr>
                          <w:jc w:val="center"/>
                          <w:rPr>
                            <w:sz w:val="18"/>
                            <w:szCs w:val="18"/>
                          </w:rPr>
                        </w:pPr>
                        <w:r w:rsidRPr="00373DEB">
                          <w:rPr>
                            <w:sz w:val="18"/>
                            <w:szCs w:val="18"/>
                          </w:rPr>
                          <w:t>Couesnon</w:t>
                        </w:r>
                      </w:p>
                    </w:txbxContent>
                  </v:textbox>
                  <w10:wrap type="through"/>
                </v:shape>
              </w:pict>
            </w:r>
          </w:p>
          <w:p w:rsidR="00DA5A36" w:rsidRDefault="004141B0" w:rsidP="006B7775">
            <w:pPr>
              <w:rPr>
                <w:b/>
                <w:sz w:val="20"/>
                <w:szCs w:val="20"/>
              </w:rPr>
            </w:pPr>
            <w:r>
              <w:rPr>
                <w:b/>
                <w:noProof/>
                <w:szCs w:val="20"/>
              </w:rPr>
              <w:pict>
                <v:shape id="Zone de texte 3486" o:spid="_x0000_s1030" type="#_x0000_t202" style="position:absolute;margin-left:6.55pt;margin-top:-.2pt;width:35.75pt;height:17.75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" filled="f" stroked="f">
                  <v:textbox>
                    <w:txbxContent>
                      <w:p w:rsidR="00DA5A36" w:rsidRPr="008F66EA" w:rsidRDefault="00DA5A36" w:rsidP="00DA5A36">
                        <w:pPr>
                          <w:rPr>
                            <w:sz w:val="18"/>
                          </w:rPr>
                        </w:pPr>
                        <w:r w:rsidRPr="008F66EA">
                          <w:rPr>
                            <w:sz w:val="18"/>
                          </w:rPr>
                          <w:t>Mer</w:t>
                        </w:r>
                      </w:p>
                    </w:txbxContent>
                  </v:textbox>
                </v:shape>
              </w:pict>
            </w:r>
          </w:p>
          <w:p w:rsidR="00DA5A36" w:rsidRDefault="004141B0" w:rsidP="006B7775">
            <w:pPr>
              <w:rPr>
                <w:b/>
                <w:sz w:val="20"/>
                <w:szCs w:val="20"/>
              </w:rPr>
            </w:pPr>
            <w:r>
              <w:rPr>
                <w:b/>
                <w:noProof/>
                <w:szCs w:val="20"/>
              </w:rPr>
              <w:pict>
                <v:shape id="Zone de texte 3485" o:spid="_x0000_s1031" type="#_x0000_t202" style="position:absolute;margin-left:6.55pt;margin-top:1.2pt;width:230.4pt;height:31.6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" filled="f" stroked="f">
                  <v:textbox>
                    <w:txbxContent>
                      <w:p w:rsidR="00DA5A36" w:rsidRPr="008F66EA" w:rsidRDefault="00DA5A36" w:rsidP="00DA5A36">
                        <w:pPr>
                          <w:rPr>
                            <w:sz w:val="18"/>
                          </w:rPr>
                        </w:pPr>
                        <w:r w:rsidRPr="008F66EA">
                          <w:rPr>
                            <w:sz w:val="18"/>
                          </w:rPr>
                          <w:t>Ouverture complète</w:t>
                        </w:r>
                      </w:p>
                      <w:p w:rsidR="00DA5A36" w:rsidRPr="008F66EA" w:rsidRDefault="00DA5A36" w:rsidP="00DA5A36">
                        <w:pPr>
                          <w:rPr>
                            <w:sz w:val="18"/>
                          </w:rPr>
                        </w:pPr>
                        <w:r w:rsidRPr="008F66EA">
                          <w:rPr>
                            <w:sz w:val="18"/>
                          </w:rPr>
                          <w:t>Niveau d'eau du Couesnon &gt; 2/3 niveau d'eau mer</w:t>
                        </w:r>
                      </w:p>
                    </w:txbxContent>
                  </v:textbox>
                </v:shape>
              </w:pict>
            </w:r>
          </w:p>
          <w:p w:rsidR="00DA5A36" w:rsidRPr="00A06D5A" w:rsidRDefault="00DA5A36" w:rsidP="006B7775">
            <w:pPr>
              <w:rPr>
                <w:b/>
                <w:sz w:val="20"/>
                <w:szCs w:val="20"/>
              </w:rPr>
            </w:pPr>
          </w:p>
        </w:tc>
        <w:tc>
          <w:tcPr>
            <w:tcW w:w="4253" w:type="dxa"/>
            <w:vAlign w:val="center"/>
          </w:tcPr>
          <w:p w:rsidR="00DA5A36" w:rsidRDefault="00DA5A36" w:rsidP="006B7775">
            <w:pPr>
              <w:autoSpaceDE w:val="0"/>
              <w:autoSpaceDN w:val="0"/>
              <w:adjustRightInd w:val="0"/>
              <w:jc w:val="both"/>
              <w:rPr>
                <w:rFonts w:eastAsiaTheme="minorHAnsi"/>
                <w:szCs w:val="22"/>
              </w:rPr>
            </w:pPr>
            <w:r w:rsidRPr="00A06D5A">
              <w:rPr>
                <w:rFonts w:eastAsiaTheme="minorHAnsi"/>
                <w:szCs w:val="22"/>
              </w:rPr>
              <w:t>La marée entre dans le Couesnon jusqu'à une cote limite pour ne pas inonder les terrains en amont. À l'équilibre entre amont et aval, les vannes s’effacent. Les poissons migrateurs peuvent franchir le barrage.</w:t>
            </w:r>
          </w:p>
          <w:p w:rsidR="000046AC" w:rsidRDefault="000046AC" w:rsidP="006B7775">
            <w:pPr>
              <w:autoSpaceDE w:val="0"/>
              <w:autoSpaceDN w:val="0"/>
              <w:adjustRightInd w:val="0"/>
              <w:jc w:val="both"/>
              <w:rPr>
                <w:rFonts w:eastAsiaTheme="minorHAnsi"/>
                <w:szCs w:val="22"/>
              </w:rPr>
            </w:pPr>
          </w:p>
          <w:p w:rsidR="000046AC" w:rsidRPr="00A06D5A" w:rsidRDefault="000046AC" w:rsidP="006B7775">
            <w:pPr>
              <w:autoSpaceDE w:val="0"/>
              <w:autoSpaceDN w:val="0"/>
              <w:adjustRightInd w:val="0"/>
              <w:jc w:val="both"/>
              <w:rPr>
                <w:rFonts w:eastAsiaTheme="minorHAnsi"/>
                <w:szCs w:val="22"/>
              </w:rPr>
            </w:pPr>
          </w:p>
        </w:tc>
      </w:tr>
      <w:tr w:rsidR="00DA5A36" w:rsidTr="006B7775">
        <w:tc>
          <w:tcPr>
            <w:tcW w:w="5920" w:type="dxa"/>
            <w:vAlign w:val="center"/>
          </w:tcPr>
          <w:p w:rsidR="00DA5A36" w:rsidRPr="00A06D5A" w:rsidRDefault="00DA5A36" w:rsidP="006B7775">
            <w:pPr>
              <w:rPr>
                <w:b/>
                <w:sz w:val="20"/>
                <w:szCs w:val="20"/>
              </w:rPr>
            </w:pPr>
            <w:r w:rsidRPr="00A06D5A">
              <w:rPr>
                <w:b/>
                <w:sz w:val="20"/>
                <w:szCs w:val="20"/>
              </w:rPr>
              <w:t>Phase n° 4</w:t>
            </w:r>
          </w:p>
          <w:p w:rsidR="00DA5A36" w:rsidRPr="00A06D5A" w:rsidRDefault="004141B0" w:rsidP="006B7775">
            <w:pPr>
              <w:rPr>
                <w:b/>
                <w:sz w:val="20"/>
                <w:szCs w:val="20"/>
              </w:rPr>
            </w:pPr>
            <w:r>
              <w:rPr>
                <w:b/>
                <w:noProof/>
                <w:szCs w:val="20"/>
              </w:rPr>
              <w:pict>
                <v:shape id="Zone de texte 3480" o:spid="_x0000_s1032" type="#_x0000_t202" style="position:absolute;margin-left:229.8pt;margin-top:44.5pt;width:60.45pt;height:20.5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" filled="f" stroked="f">
                  <v:textbox>
                    <w:txbxContent>
                      <w:p w:rsidR="00DA5A36" w:rsidRPr="008F66EA" w:rsidRDefault="00DA5A36" w:rsidP="00DA5A36">
                        <w:pPr>
                          <w:jc w:val="center"/>
                          <w:rPr>
                            <w:sz w:val="18"/>
                          </w:rPr>
                        </w:pPr>
                        <w:r w:rsidRPr="008F66EA">
                          <w:rPr>
                            <w:sz w:val="18"/>
                          </w:rPr>
                          <w:t>Couesnon</w:t>
                        </w:r>
                      </w:p>
                    </w:txbxContent>
                  </v:textbox>
                </v:shape>
              </w:pict>
            </w:r>
            <w:r>
              <w:rPr>
                <w:b/>
                <w:noProof/>
                <w:szCs w:val="20"/>
              </w:rPr>
              <w:pict>
                <v:shape id="Zone de texte 3316" o:spid="_x0000_s1033" type="#_x0000_t202" style="position:absolute;margin-left:3.9pt;margin-top:43.5pt;width:37.5pt;height:18.25pt;z-index:251645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" filled="f" stroked="f">
                  <v:textbox>
                    <w:txbxContent>
                      <w:p w:rsidR="00DA5A36" w:rsidRPr="00373DEB" w:rsidRDefault="00DA5A36" w:rsidP="00DA5A36">
                        <w:pPr>
                          <w:rPr>
                            <w:sz w:val="18"/>
                            <w:szCs w:val="18"/>
                          </w:rPr>
                        </w:pPr>
                        <w:r w:rsidRPr="00373DEB">
                          <w:rPr>
                            <w:sz w:val="18"/>
                            <w:szCs w:val="18"/>
                          </w:rPr>
                          <w:t>Mer</w:t>
                        </w:r>
                      </w:p>
                    </w:txbxContent>
                  </v:textbox>
                </v:shape>
              </w:pict>
            </w:r>
            <w:r>
              <w:rPr>
                <w:b/>
                <w:noProof/>
                <w:szCs w:val="20"/>
              </w:rPr>
              <w:pict>
                <v:shape id="Zone de texte 3314" o:spid="_x0000_s1034" type="#_x0000_t202" style="position:absolute;margin-left:2.3pt;margin-top:65.5pt;width:102.25pt;height:28.25pt;z-index:251639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" filled="f" stroked="f">
                  <v:textbox>
                    <w:txbxContent>
                      <w:p w:rsidR="00DA5A36" w:rsidRPr="00373DEB" w:rsidRDefault="00DA5A36" w:rsidP="00DA5A36">
                        <w:pPr>
                          <w:jc w:val="center"/>
                          <w:rPr>
                            <w:sz w:val="18"/>
                            <w:szCs w:val="18"/>
                          </w:rPr>
                        </w:pPr>
                        <w:r w:rsidRPr="00373DEB">
                          <w:rPr>
                            <w:sz w:val="18"/>
                            <w:szCs w:val="18"/>
                          </w:rPr>
                          <w:t>Fermeture</w:t>
                        </w:r>
                        <w:r w:rsidRPr="00373DEB">
                          <w:rPr>
                            <w:sz w:val="18"/>
                            <w:szCs w:val="18"/>
                          </w:rPr>
                          <w:br/>
                          <w:t>Pleine Mer + 1 h 30</w:t>
                        </w:r>
                      </w:p>
                    </w:txbxContent>
                  </v:textbox>
                </v:shape>
              </w:pict>
            </w:r>
            <w:r w:rsidR="00DA5A36" w:rsidRPr="00A06D5A">
              <w:rPr>
                <w:b/>
                <w:noProof/>
                <w:szCs w:val="20"/>
              </w:rPr>
              <w:drawing>
                <wp:inline distT="0" distB="0" distL="0" distR="0">
                  <wp:extent cx="3620803" cy="1158053"/>
                  <wp:effectExtent l="0" t="0" r="0" b="10795"/>
                  <wp:docPr id="3313" name="Image 3313" descr="pm+6b invers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3" descr="pm+6b inversée"/>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21398" cy="1158243"/>
                          </a:xfrm>
                          <a:prstGeom prst="rect">
                            <a:avLst/>
                          </a:prstGeom>
                          <a:noFill/>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a:ext>
                          </a:extLst>
                        </pic:spPr>
                      </pic:pic>
                    </a:graphicData>
                  </a:graphic>
                </wp:inline>
              </w:drawing>
            </w:r>
          </w:p>
        </w:tc>
        <w:tc>
          <w:tcPr>
            <w:tcW w:w="4253" w:type="dxa"/>
            <w:vAlign w:val="center"/>
          </w:tcPr>
          <w:p w:rsidR="00DA5A36" w:rsidRDefault="00DA5A36" w:rsidP="006B7775">
            <w:pPr>
              <w:autoSpaceDE w:val="0"/>
              <w:autoSpaceDN w:val="0"/>
              <w:adjustRightInd w:val="0"/>
              <w:jc w:val="both"/>
              <w:rPr>
                <w:noProof/>
                <w:szCs w:val="22"/>
              </w:rPr>
            </w:pPr>
            <w:r w:rsidRPr="00A06D5A">
              <w:rPr>
                <w:rFonts w:eastAsiaTheme="minorHAnsi"/>
                <w:szCs w:val="22"/>
              </w:rPr>
              <w:t>Après 1 h 30 min, les vannes se ferment. Un débit réservé est assuré par les écluses à poissons qui permettent également la circulation des juvéniles d'anguilles.</w:t>
            </w:r>
            <w:r w:rsidRPr="00A06D5A">
              <w:rPr>
                <w:noProof/>
                <w:szCs w:val="22"/>
              </w:rPr>
              <w:t xml:space="preserve"> </w:t>
            </w:r>
          </w:p>
          <w:p w:rsidR="000046AC" w:rsidRDefault="000046AC" w:rsidP="006B7775">
            <w:pPr>
              <w:autoSpaceDE w:val="0"/>
              <w:autoSpaceDN w:val="0"/>
              <w:adjustRightInd w:val="0"/>
              <w:jc w:val="both"/>
              <w:rPr>
                <w:noProof/>
                <w:szCs w:val="22"/>
              </w:rPr>
            </w:pPr>
          </w:p>
          <w:p w:rsidR="000046AC" w:rsidRDefault="000046AC" w:rsidP="006B7775">
            <w:pPr>
              <w:autoSpaceDE w:val="0"/>
              <w:autoSpaceDN w:val="0"/>
              <w:adjustRightInd w:val="0"/>
              <w:jc w:val="both"/>
              <w:rPr>
                <w:noProof/>
                <w:szCs w:val="22"/>
              </w:rPr>
            </w:pPr>
          </w:p>
          <w:p w:rsidR="000046AC" w:rsidRDefault="000046AC" w:rsidP="006B7775">
            <w:pPr>
              <w:autoSpaceDE w:val="0"/>
              <w:autoSpaceDN w:val="0"/>
              <w:adjustRightInd w:val="0"/>
              <w:jc w:val="both"/>
              <w:rPr>
                <w:noProof/>
                <w:szCs w:val="22"/>
              </w:rPr>
            </w:pPr>
          </w:p>
          <w:p w:rsidR="000046AC" w:rsidRPr="00A06D5A" w:rsidRDefault="000046AC" w:rsidP="006B7775">
            <w:pPr>
              <w:autoSpaceDE w:val="0"/>
              <w:autoSpaceDN w:val="0"/>
              <w:adjustRightInd w:val="0"/>
              <w:jc w:val="both"/>
              <w:rPr>
                <w:rFonts w:eastAsiaTheme="minorHAnsi"/>
                <w:szCs w:val="22"/>
              </w:rPr>
            </w:pPr>
          </w:p>
        </w:tc>
      </w:tr>
      <w:tr w:rsidR="00DA5A36" w:rsidTr="006B7775">
        <w:tc>
          <w:tcPr>
            <w:tcW w:w="5920" w:type="dxa"/>
          </w:tcPr>
          <w:p w:rsidR="00DA5A36" w:rsidRPr="00A06D5A" w:rsidRDefault="00DA5A36" w:rsidP="006B7775">
            <w:pPr>
              <w:rPr>
                <w:b/>
                <w:sz w:val="20"/>
                <w:szCs w:val="20"/>
              </w:rPr>
            </w:pPr>
            <w:r w:rsidRPr="00A06D5A">
              <w:rPr>
                <w:b/>
                <w:sz w:val="20"/>
                <w:szCs w:val="20"/>
              </w:rPr>
              <w:lastRenderedPageBreak/>
              <w:t>Phase n° 5</w:t>
            </w:r>
          </w:p>
          <w:p w:rsidR="00DA5A36" w:rsidRPr="00A06D5A" w:rsidRDefault="004141B0" w:rsidP="006B7775">
            <w:pPr>
              <w:rPr>
                <w:b/>
                <w:sz w:val="20"/>
                <w:szCs w:val="20"/>
              </w:rPr>
            </w:pPr>
            <w:r>
              <w:rPr>
                <w:b/>
                <w:noProof/>
                <w:szCs w:val="20"/>
              </w:rPr>
              <w:pict>
                <v:group id="Grouper 18" o:spid="_x0000_s1035" style="position:absolute;margin-left:17.25pt;margin-top:5.2pt;width:246pt;height:75pt;z-index:251656192;mso-width-relative:margin;mso-height-relative:margin" coordsize="36626,11671" wrapcoords="66 0 66 20952 21534 20952 21534 0 66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&#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1" o:spid="_x0000_s1036" type="#_x0000_t75" alt="pm+6-7inversée" style="position:absolute;left:317;width:36049;height:11410;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tfdXBAAAA3AAAAA8AAABkcnMvZG93bnJldi54bWxET8lqwzAQvQf6D2IKvcWySxIS13IoDSGl&#10;pyym58EaL9QaGUlNnL+vCoXe5vHWKbaTGcSVnO8tK8iSFARxbXXPrYLqsp+vQfiArHGwTAru5GFb&#10;PswKzLW98Ymu59CKGMI+RwVdCGMupa87MugTOxJHrrHOYIjQtVI7vMVwM8jnNF1Jgz3Hhg5Heuuo&#10;/jp/GwWHxeeJN0dsQ7PbLffS4bJKP5R6epxeX0AEmsK/+M/9ruP8RQa/z8QLZP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btfdXBAAAA3AAAAA8AAAAAAAAAAAAAAAAAnwIA&#10;AGRycy9kb3ducmV2LnhtbFBLBQYAAAAABAAEAPcAAACNAwAAAAA=&#10;">
                    <v:imagedata r:id="rId12" o:title="pm+6-7inversée"/>
                    <v:path arrowok="t"/>
                  </v:shape>
                  <v:shape id="Forme libre 142" o:spid="_x0000_s1037" style="position:absolute;left:28981;top:4826;width:2832;height:4076;flip:x;visibility:visible;mso-wrap-style:square;v-text-anchor:top" coordsize="653,5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748MA&#10;AADcAAAADwAAAGRycy9kb3ducmV2LnhtbERP22rCQBB9L/gPyxR8KbqptCKpGxGpoFAKRktfh+zk&#10;QrKzYXc18e+7hULf5nCus96MphM3cr6xrOB5noAgLqxuuFJwOe9nKxA+IGvsLJOCO3nYZJOHNaba&#10;DnyiWx4qEUPYp6igDqFPpfRFTQb93PbEkSutMxgidJXUDocYbjq5SJKlNNhwbKixp11NRZtfjYLX&#10;q336Qld+HD6PnLxrbofvbavU9HHcvoEINIZ/8Z/7oOP8lwX8PhMvkN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s748MAAADcAAAADwAAAAAAAAAAAAAAAACYAgAAZHJzL2Rv&#10;d25yZXYueG1sUEsFBgAAAAAEAAQA9QAAAIgDAAAAAA==&#10;" path="m,c16,25,65,103,98,150v33,47,62,96,97,135c230,324,272,354,308,383v36,29,48,45,105,75c470,488,603,541,653,563e" filled="f" strokeweight="1.25pt">
                    <v:stroke endarrow="block" endarrowwidth="narrow" endarrowlength="long"/>
                    <v:path arrowok="t" o:connecttype="custom" o:connectlocs="0,0;42503,108615;84573,206369;133581,277331;179121,331639;283210,407670" o:connectangles="0,0,0,0,0,0"/>
                  </v:shape>
                  <v:shape id="Zone de texte 313" o:spid="_x0000_s1038" type="#_x0000_t202" style="position:absolute;top:7956;width:13544;height:37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lTecMA&#10;AADbAAAADwAAAGRycy9kb3ducmV2LnhtbESPzWrDMBCE74W8g9hAbrWUkpbYiWxCS6CnluYPclus&#10;jW1irYylxu7bV4VCjsPMfMOsi9G24ka9bxxrmCcKBHHpTMOVhsN++7gE4QOywdYxafghD0U+eVhj&#10;ZtzAX3TbhUpECPsMNdQhdJmUvqzJok9cRxy9i+sthij7Spoehwi3rXxS6kVabDgu1NjRa03ldfdt&#10;NRw/LufTQn1Wb/a5G9yoJNtUaj2b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lTecMAAADbAAAADwAAAAAAAAAAAAAAAACYAgAAZHJzL2Rv&#10;d25yZXYueG1sUEsFBgAAAAAEAAQA9QAAAIgDAAAAAA==&#10;" filled="f" stroked="f">
                    <v:textbox>
                      <w:txbxContent>
                        <w:p w:rsidR="00DA5A36" w:rsidRPr="000046AC" w:rsidRDefault="00DA5A36" w:rsidP="00DA5A36">
                          <w:pPr>
                            <w:ind w:left="-380" w:right="-437"/>
                            <w:jc w:val="center"/>
                            <w:rPr>
                              <w:sz w:val="16"/>
                              <w:szCs w:val="18"/>
                            </w:rPr>
                          </w:pPr>
                          <w:r w:rsidRPr="000046AC">
                            <w:rPr>
                              <w:sz w:val="16"/>
                              <w:szCs w:val="18"/>
                            </w:rPr>
                            <w:t>Ouverture progressive</w:t>
                          </w:r>
                          <w:r w:rsidRPr="000046AC">
                            <w:rPr>
                              <w:sz w:val="16"/>
                              <w:szCs w:val="18"/>
                            </w:rPr>
                            <w:br/>
                            <w:t>Pleine Mer + 6 h</w:t>
                          </w:r>
                        </w:p>
                      </w:txbxContent>
                    </v:textbox>
                  </v:shape>
                  <v:shape id="Zone de texte 315" o:spid="_x0000_s1039" type="#_x0000_t202" style="position:absolute;left:29317;top:6203;width:7309;height:26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pERMQA&#10;AADcAAAADwAAAGRycy9kb3ducmV2LnhtbESPQWvCQBSE74L/YXmCt7qr1WJjNiKWQk+W2lrw9sg+&#10;k2D2bciuJv57t1DwOMzMN0y67m0trtT6yrGG6USBIM6dqbjQ8PP9/rQE4QOywdoxabiRh3U2HKSY&#10;GNfxF133oRARwj5BDWUITSKlz0uy6CeuIY7eybUWQ5RtIU2LXYTbWs6UepEWK44LJTa0LSk/7y9W&#10;w2F3Ov7O1WfxZhdN53ol2b5KrcejfrMCEagPj/B/+8NoeJ4u4O9MPAI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6RETEAAAA3AAAAA8AAAAAAAAAAAAAAAAAmAIAAGRycy9k&#10;b3ducmV2LnhtbFBLBQYAAAAABAAEAPUAAACJAwAAAAA=&#10;" filled="f" stroked="f">
                    <v:textbox>
                      <w:txbxContent>
                        <w:p w:rsidR="00DA5A36" w:rsidRPr="00373DEB" w:rsidRDefault="00DA5A36" w:rsidP="00DA5A36">
                          <w:pPr>
                            <w:jc w:val="center"/>
                            <w:rPr>
                              <w:sz w:val="18"/>
                              <w:szCs w:val="18"/>
                            </w:rPr>
                          </w:pPr>
                          <w:r w:rsidRPr="00373DEB">
                            <w:rPr>
                              <w:sz w:val="18"/>
                              <w:szCs w:val="18"/>
                            </w:rPr>
                            <w:t>Couesnon</w:t>
                          </w:r>
                        </w:p>
                        <w:p w:rsidR="00DA5A36" w:rsidRPr="00373DEB" w:rsidRDefault="00DA5A36" w:rsidP="00DA5A36">
                          <w:pPr>
                            <w:jc w:val="center"/>
                            <w:rPr>
                              <w:sz w:val="18"/>
                              <w:szCs w:val="18"/>
                            </w:rPr>
                          </w:pPr>
                        </w:p>
                      </w:txbxContent>
                    </v:textbox>
                  </v:shape>
                  <v:shape id="Zone de texte 317" o:spid="_x0000_s1040" type="#_x0000_t202" style="position:absolute;left:184;top:6826;width:4762;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MQA&#10;AADcAAAADwAAAGRycy9kb3ducmV2LnhtbESPS2vDMBCE74H+B7GF3hIpaV51rYTSEuippXlBbou1&#10;fhBrZSw1dv99FQjkOMzMN0y67m0tLtT6yrGG8UiBIM6cqbjQsN9thksQPiAbrB2Thj/ysF49DFJM&#10;jOv4hy7bUIgIYZ+ghjKEJpHSZyVZ9CPXEEcvd63FEGVbSNNiF+G2lhOl5tJixXGhxIbeS8rO21+r&#10;4fCVn45T9V182FnTuV5Jti9S66fH/u0VRKA+3MO39qfR8Dxe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kf6jEAAAA3AAAAA8AAAAAAAAAAAAAAAAAmAIAAGRycy9k&#10;b3ducmV2LnhtbFBLBQYAAAAABAAEAPUAAACJAwAAAAA=&#10;" filled="f" stroked="f">
                    <v:textbox>
                      <w:txbxContent>
                        <w:p w:rsidR="00DA5A36" w:rsidRPr="00A06D5A" w:rsidRDefault="00DA5A36" w:rsidP="00DA5A36">
                          <w:pPr>
                            <w:rPr>
                              <w:sz w:val="18"/>
                              <w:szCs w:val="18"/>
                            </w:rPr>
                          </w:pPr>
                          <w:r w:rsidRPr="00A06D5A">
                            <w:rPr>
                              <w:sz w:val="18"/>
                              <w:szCs w:val="18"/>
                            </w:rPr>
                            <w:t>Mer</w:t>
                          </w:r>
                        </w:p>
                      </w:txbxContent>
                    </v:textbox>
                  </v:shape>
                  <v:shape id="Forme libre 345" o:spid="_x0000_s1041" style="position:absolute;left:20154;top:9283;width:6001;height:845;flip:x;visibility:visible;mso-wrap-style:square;v-text-anchor:top" coordsize="945,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cEtMYA&#10;AADcAAAADwAAAGRycy9kb3ducmV2LnhtbESPW2vCQBSE34X+h+UIvunGWyipq4jUXqAWovb9mD0m&#10;odmzaXZr4r93CwUfh5n5hlmsOlOJCzWutKxgPIpAEGdWl5wrOB62w0cQziNrrCyTgis5WC0fegtM&#10;tG05pcve5yJA2CWooPC+TqR0WUEG3cjWxME728agD7LJpW6wDXBTyUkUxdJgyWGhwJo2BWXf+1+j&#10;4PPqP153/PLz1dZ8WsfxfPacvis16HfrJxCeOn8P/7fftILpbA5/Z8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cEtMYAAADcAAAADwAAAAAAAAAAAAAAAACYAgAAZHJz&#10;L2Rvd25yZXYueG1sUEsFBgAAAAAEAAQA9QAAAIsDAAAAAA==&#10;" path="m,75v49,9,204,46,293,52c382,133,464,122,533,112,602,102,636,86,705,67,774,48,895,14,945,e" filled="f" strokeweight="1.25pt">
                    <v:stroke endarrow="block" endarrowwidth="narrow" endarrowlength="long"/>
                    <v:path arrowok="t" o:connecttype="custom" o:connectlocs="0,47625;186055,80645;338455,71120;447675,42545;600075,0" o:connectangles="0,0,0,0,0"/>
                  </v:shape>
                  <v:shape id="Forme libre 354" o:spid="_x0000_s1042" style="position:absolute;left:13468;top:8204;width:4762;height:717;flip:x;visibility:visible;mso-wrap-style:square;v-text-anchor:top" coordsize="750,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6/rsMA&#10;AADbAAAADwAAAGRycy9kb3ducmV2LnhtbESP3YrCMBSE74V9h3AW9k5TfypSjVIWBFkFsQreHppj&#10;W7Y5KU203bffCIKXw8x8w6w2vanFg1pXWVYwHkUgiHOrKy4UXM7b4QKE88gaa8uk4I8cbNYfgxUm&#10;2nZ8okfmCxEg7BJUUHrfJFK6vCSDbmQb4uDdbGvQB9kWUrfYBbip5SSK5tJgxWGhxIa+S8p/s7tR&#10;UO0P8UQ6mWY/3fS4u8+aa3qMlfr67NMlCE+9f4df7Z1WEI/h+SX8AL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6/rsMAAADbAAAADwAAAAAAAAAAAAAAAACYAgAAZHJzL2Rv&#10;d25yZXYueG1sUEsFBgAAAAAEAAQA9QAAAIgDAAAAAA==&#10;" path="m,113c26,103,97,69,157,53,217,37,293,22,360,15,427,8,497,11,562,8,627,5,688,1,750,e" filled="f" strokeweight="1.25pt">
                    <v:stroke endarrow="block" endarrowwidth="narrow" endarrowlength="long"/>
                    <v:path arrowok="t" o:connecttype="custom" o:connectlocs="0,71755;99695,33655;228600,9525;356870,5080;476250,0" o:connectangles="0,0,0,0,0"/>
                  </v:shape>
                  <v:line id="Connecteur droit 357" o:spid="_x0000_s1043" style="position:absolute;flip:x;visibility:visible" from="5524,8108" to="10052,81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GgRcMAAADcAAAADwAAAGRycy9kb3ducmV2LnhtbESPW2sCMRSE3wX/QzhCX0SzVrywNYoI&#10;xb52FXw9bE734uZkTaK7/feNUPBxmJlvmM2uN414kPOVZQWzaQKCOLe64kLB+fQ5WYPwAVljY5kU&#10;/JKH3XY42GCqbcff9MhCISKEfYoKyhDaVEqfl2TQT21LHL0f6wyGKF0htcMuwk0j35NkKQ1WHBdK&#10;bOlQUn7N7kbBGBf3cedsffD15VbX++MtK45KvY36/QeIQH14hf/bX1rBfLGC55l4BOT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jBoEXDAAAA3AAAAA8AAAAAAAAAAAAA&#10;AAAAoQIAAGRycy9kb3ducmV2LnhtbFBLBQYAAAAABAAEAPkAAACRAwAAAAA=&#10;" strokeweight="1.25pt">
                    <v:stroke endarrow="block" endarrowwidth="narrow" endarrowlength="long"/>
                  </v:line>
                  <v:line id="Connecteur droit 366" o:spid="_x0000_s1044" style="position:absolute;visibility:visible" from="35210,2451" to="35210,66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PrjcIAAADcAAAADwAAAGRycy9kb3ducmV2LnhtbESPzarCMBSE9xd8h3AEd9fUH6pUo4gg&#10;uHCj14XLQ3Nsq81JaWJbfXojCHc5zMw3zHLdmVI0VLvCsoLRMAJBnFpdcKbg/Lf7nYNwHlljaZkU&#10;PMnBetX7WWKibctHak4+EwHCLkEFufdVIqVLczLohrYiDt7V1gZ9kHUmdY1tgJtSjqMolgYLDgs5&#10;VrTNKb2fHkZBWza31/x4n8jLdMOzsz0YRqfUoN9tFiA8df4//G3vtYJJHMPnTDgCcvU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CPrjcIAAADcAAAADwAAAAAAAAAAAAAA&#10;AAChAgAAZHJzL2Rvd25yZXYueG1sUEsFBgAAAAAEAAQA+QAAAJADAAAAAA==&#10;" strokecolor="navy" strokeweight="2pt">
                    <v:stroke endarrow="block" endarrowwidth="narrow" endarrowlength="long"/>
                  </v:line>
                  <w10:wrap type="through"/>
                </v:group>
              </w:pict>
            </w:r>
          </w:p>
        </w:tc>
        <w:tc>
          <w:tcPr>
            <w:tcW w:w="4253" w:type="dxa"/>
            <w:vAlign w:val="center"/>
          </w:tcPr>
          <w:p w:rsidR="00DA5A36" w:rsidRPr="00A06D5A" w:rsidRDefault="00DA5A36" w:rsidP="006B7775">
            <w:pPr>
              <w:autoSpaceDE w:val="0"/>
              <w:autoSpaceDN w:val="0"/>
              <w:adjustRightInd w:val="0"/>
              <w:jc w:val="both"/>
              <w:rPr>
                <w:rFonts w:eastAsiaTheme="minorHAnsi"/>
                <w:szCs w:val="22"/>
              </w:rPr>
            </w:pPr>
            <w:r w:rsidRPr="00A06D5A">
              <w:rPr>
                <w:rFonts w:eastAsiaTheme="minorHAnsi"/>
                <w:szCs w:val="22"/>
              </w:rPr>
              <w:t xml:space="preserve">6 h après la pleine mer, les vannes retenant l'eau stockée dans le Couesnon sont  progressivement ouvertes, provoquant une chasse régulée. Environ 3 h plus tard, la chasse régulée s'achève et les vannes sont fermées. </w:t>
            </w:r>
          </w:p>
          <w:p w:rsidR="00DA5A36" w:rsidRDefault="00DA5A36" w:rsidP="006B7775">
            <w:pPr>
              <w:autoSpaceDE w:val="0"/>
              <w:autoSpaceDN w:val="0"/>
              <w:adjustRightInd w:val="0"/>
              <w:jc w:val="both"/>
              <w:rPr>
                <w:rFonts w:eastAsiaTheme="minorHAnsi"/>
                <w:szCs w:val="22"/>
              </w:rPr>
            </w:pPr>
            <w:r w:rsidRPr="00A06D5A">
              <w:rPr>
                <w:rFonts w:eastAsiaTheme="minorHAnsi"/>
                <w:szCs w:val="22"/>
              </w:rPr>
              <w:t xml:space="preserve"> </w:t>
            </w:r>
          </w:p>
          <w:p w:rsidR="000046AC" w:rsidRPr="00A06D5A" w:rsidRDefault="000046AC" w:rsidP="006B7775">
            <w:pPr>
              <w:autoSpaceDE w:val="0"/>
              <w:autoSpaceDN w:val="0"/>
              <w:adjustRightInd w:val="0"/>
              <w:jc w:val="both"/>
              <w:rPr>
                <w:rFonts w:eastAsiaTheme="minorHAnsi"/>
                <w:szCs w:val="22"/>
              </w:rPr>
            </w:pPr>
          </w:p>
        </w:tc>
      </w:tr>
      <w:tr w:rsidR="00DA5A36" w:rsidTr="006B7775">
        <w:tc>
          <w:tcPr>
            <w:tcW w:w="5920" w:type="dxa"/>
            <w:vAlign w:val="center"/>
          </w:tcPr>
          <w:p w:rsidR="00DA5A36" w:rsidRPr="00A06D5A" w:rsidRDefault="00DA5A36" w:rsidP="006B7775">
            <w:pPr>
              <w:rPr>
                <w:b/>
                <w:sz w:val="20"/>
                <w:szCs w:val="20"/>
              </w:rPr>
            </w:pPr>
            <w:r w:rsidRPr="00A06D5A">
              <w:rPr>
                <w:b/>
                <w:sz w:val="20"/>
                <w:szCs w:val="20"/>
              </w:rPr>
              <w:t>Phase n° 6</w:t>
            </w:r>
          </w:p>
          <w:p w:rsidR="00DA5A36" w:rsidRPr="00A06D5A" w:rsidRDefault="004141B0" w:rsidP="006B7775">
            <w:pPr>
              <w:rPr>
                <w:b/>
                <w:sz w:val="20"/>
                <w:szCs w:val="20"/>
              </w:rPr>
            </w:pPr>
            <w:r w:rsidRPr="004141B0">
              <w:rPr>
                <w:rFonts w:eastAsia="Times New Roman"/>
                <w:b/>
                <w:noProof/>
                <w:sz w:val="20"/>
                <w:szCs w:val="20"/>
                <w:lang w:eastAsia="fr-FR"/>
              </w:rPr>
            </w:r>
            <w:r w:rsidRPr="004141B0">
              <w:rPr>
                <w:rFonts w:eastAsia="Times New Roman"/>
                <w:b/>
                <w:noProof/>
                <w:sz w:val="20"/>
                <w:szCs w:val="20"/>
                <w:lang w:eastAsia="fr-FR"/>
              </w:rPr>
              <w:pict>
                <v:group id="Grouper 3336" o:spid="_x0000_s1045" style="width:288.4pt;height:96.2pt;mso-position-horizontal-relative:char;mso-position-vertical-relative:line" coordsize="36626,12215">
                  <v:shape id="Image 3328" o:spid="_x0000_s1046" type="#_x0000_t75" alt="pm + 2 fin de chasse inversée" style="position:absolute;left:57;width:36265;height:11982;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Re/9/DAAAA3QAAAA8AAABkcnMvZG93bnJldi54bWxET01rwkAQvRf6H5YpeCl1E0ODpK5BLELB&#10;kxr0OmTHJJqdDdmtSf317kHo8fG+F/loWnGj3jWWFcTTCARxaXXDlYLisPmYg3AeWWNrmRT8kYN8&#10;+fqywEzbgXd02/tKhBB2GSqove8yKV1Zk0E3tR1x4M62N+gD7CupexxCuGnlLIpSabDh0FBjR+ua&#10;yuv+1yjA7XF7/bTf82NRne7pu3dxcSmVmryNqy8Qnkb/L366f7SCJJmFueFNeAJy+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F7/38MAAADdAAAADwAAAAAAAAAAAAAAAACf&#10;AgAAZHJzL2Rvd25yZXYueG1sUEsFBgAAAAAEAAQA9wAAAI8DAAAAAA==&#10;">
                    <v:imagedata r:id="rId13" o:title="pm + 2 fin de chasse inversée"/>
                    <v:path arrowok="t"/>
                  </v:shape>
                  <v:shape id="Zone de texte 3329" o:spid="_x0000_s1047" type="#_x0000_t202" style="position:absolute;left:430;top:8653;width:15881;height:356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J1AsUA&#10;AADdAAAADwAAAGRycy9kb3ducmV2LnhtbESPT2vCQBTE74LfYXmCt7qrtqLRVUpF6KnF+Ae8PbLP&#10;JJh9G7KrSb99t1DwOMzMb5jVprOVeFDjS8caxiMFgjhzpuRcw/Gwe5mD8AHZYOWYNPyQh82631th&#10;YlzLe3qkIRcRwj5BDUUIdSKlzwqy6EeuJo7e1TUWQ5RNLk2DbYTbSk6UmkmLJceFAmv6KCi7pXer&#10;4fR1vZxf1Xe+tW916zol2S6k1sNB974EEagLz/B/+9NomE4nC/h7E5+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MnUCxQAAAN0AAAAPAAAAAAAAAAAAAAAAAJgCAABkcnMv&#10;ZG93bnJldi54bWxQSwUGAAAAAAQABAD1AAAAigMAAAAA&#10;" filled="f" stroked="f">
                    <v:textbox>
                      <w:txbxContent>
                        <w:p w:rsidR="00DA5A36" w:rsidRDefault="00DA5A36" w:rsidP="00DA5A36">
                          <w:pPr>
                            <w:jc w:val="center"/>
                            <w:rPr>
                              <w:sz w:val="18"/>
                              <w:szCs w:val="18"/>
                            </w:rPr>
                          </w:pPr>
                          <w:r w:rsidRPr="008355D6">
                            <w:rPr>
                              <w:sz w:val="18"/>
                              <w:szCs w:val="18"/>
                            </w:rPr>
                            <w:t>Ouverture en sous</w:t>
                          </w:r>
                          <w:r>
                            <w:rPr>
                              <w:sz w:val="18"/>
                              <w:szCs w:val="18"/>
                            </w:rPr>
                            <w:t>-verse</w:t>
                          </w:r>
                        </w:p>
                        <w:p w:rsidR="00DA5A36" w:rsidRPr="008355D6" w:rsidRDefault="00DA5A36" w:rsidP="00DA5A36">
                          <w:pPr>
                            <w:jc w:val="center"/>
                            <w:rPr>
                              <w:sz w:val="18"/>
                              <w:szCs w:val="18"/>
                            </w:rPr>
                          </w:pPr>
                          <w:r w:rsidRPr="008355D6">
                            <w:rPr>
                              <w:sz w:val="18"/>
                              <w:szCs w:val="18"/>
                            </w:rPr>
                            <w:t>Pleine Mer + 7</w:t>
                          </w:r>
                          <w:r>
                            <w:rPr>
                              <w:sz w:val="18"/>
                              <w:szCs w:val="18"/>
                            </w:rPr>
                            <w:t xml:space="preserve"> </w:t>
                          </w:r>
                          <w:r w:rsidRPr="008355D6">
                            <w:rPr>
                              <w:sz w:val="18"/>
                              <w:szCs w:val="18"/>
                            </w:rPr>
                            <w:t>h</w:t>
                          </w:r>
                        </w:p>
                        <w:p w:rsidR="00DA5A36" w:rsidRPr="008355D6" w:rsidRDefault="00DA5A36" w:rsidP="00DA5A36">
                          <w:pPr>
                            <w:jc w:val="center"/>
                            <w:rPr>
                              <w:sz w:val="18"/>
                              <w:szCs w:val="18"/>
                            </w:rPr>
                          </w:pPr>
                        </w:p>
                      </w:txbxContent>
                    </v:textbox>
                  </v:shape>
                  <v:shape id="Zone de texte 3330" o:spid="_x0000_s1048" type="#_x0000_t202" style="position:absolute;left:27940;top:8051;width:8686;height:21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FKQsIA&#10;AADdAAAADwAAAGRycy9kb3ducmV2LnhtbERPz2vCMBS+C/4P4Qm7aTI7xXVNRTYETxO7Odjt0Tzb&#10;sualNJnt/vvlIHj8+H5n29G24kq9bxxreFwoEMSlMw1XGj4/9vMNCB+QDbaOScMfedjm00mGqXED&#10;n+hahErEEPYpaqhD6FIpfVmTRb9wHXHkLq63GCLsK2l6HGK4beVSqbW02HBsqLGj15rKn+LXaji/&#10;X76/ntSxerOrbnCjkmyfpdYPs3H3AiLQGO7im/tgNCRJEvfHN/EJ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0UpCwgAAAN0AAAAPAAAAAAAAAAAAAAAAAJgCAABkcnMvZG93&#10;bnJldi54bWxQSwUGAAAAAAQABAD1AAAAhwMAAAAA&#10;" filled="f" stroked="f">
                    <v:textbox>
                      <w:txbxContent>
                        <w:p w:rsidR="00DA5A36" w:rsidRPr="008355D6" w:rsidRDefault="00DA5A36" w:rsidP="00DA5A36">
                          <w:pPr>
                            <w:rPr>
                              <w:sz w:val="18"/>
                              <w:szCs w:val="18"/>
                            </w:rPr>
                          </w:pPr>
                          <w:r w:rsidRPr="008355D6">
                            <w:rPr>
                              <w:sz w:val="18"/>
                              <w:szCs w:val="18"/>
                            </w:rPr>
                            <w:t>Couesnon</w:t>
                          </w:r>
                        </w:p>
                      </w:txbxContent>
                    </v:textbox>
                  </v:shape>
                  <v:line id="Connecteur droit 3331" o:spid="_x0000_s1049" style="position:absolute;flip:x;visibility:visible" from="6800,9017" to="11328,9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7DwsQAAADdAAAADwAAAGRycy9kb3ducmV2LnhtbESPT2vCQBTE7wW/w/IKXsRsNFQkdRUR&#10;RK9NBa+P7Gv+NPs27q4mfvtuodDjMDO/YTa70XTiQc43lhUskhQEcWl1w5WCy+dxvgbhA7LGzjIp&#10;eJKH3XbyssFc24E/6FGESkQI+xwV1CH0uZS+rMmgT2xPHL0v6wyGKF0ltcMhwk0nl2m6kgYbjgs1&#10;9nSoqfwu7kbBDN/us8HZ9uDb661t96dbUZ2Umr6O+3cQgcbwH/5rn7WCLMsW8PsmPgG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XsPCxAAAAN0AAAAPAAAAAAAAAAAA&#10;AAAAAKECAABkcnMvZG93bnJldi54bWxQSwUGAAAAAAQABAD5AAAAkgMAAAAA&#10;" strokeweight="1.25pt">
                    <v:stroke endarrow="block" endarrowwidth="narrow" endarrowlength="long"/>
                  </v:line>
                  <v:line id="Connecteur droit 3332" o:spid="_x0000_s1050" style="position:absolute;flip:x;visibility:visible" from="19278,9525" to="23806,9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tcQAAADdAAAADwAAAGRycy9kb3ducmV2LnhtbESPT2vCQBTE7wW/w/IEL1I3GioldRUR&#10;RK9NBa+P7Gv+mH0bdzcmfvtuodDjMDO/YTa70bTiQc7XlhUsFwkI4sLqmksFl6/j6zsIH5A1tpZJ&#10;wZM87LaTlw1m2g78SY88lCJC2GeooAqhy6T0RUUG/cJ2xNH7ts5giNKVUjscIty0cpUka2mw5rhQ&#10;YUeHiopb3hsFc3zr54OzzcE313vT7E/3vDwpNZuO+w8QgcbwH/5rn7WCNE1X8PsmPgG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jF21xAAAAN0AAAAPAAAAAAAAAAAA&#10;AAAAAKECAABkcnMvZG93bnJldi54bWxQSwUGAAAAAAQABAD5AAAAkgMAAAAA&#10;" strokeweight="1.25pt">
                    <v:stroke endarrow="block" endarrowwidth="narrow" endarrowlength="long"/>
                  </v:line>
                  <v:line id="Connecteur droit 3333" o:spid="_x0000_s1051" style="position:absolute;visibility:visible" from="35687,3905" to="35687,8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ceqcAAAADdAAAADwAAAGRycy9kb3ducmV2LnhtbERPy6rCMBTcC/5DOII7TX2gUo0iwgUX&#10;btQuXB6aY1ttTkqT2/berzeC4OyGeTGbXWdK0VDtCssKJuMIBHFqdcGZguT6M1qBcB5ZY2mZFPyR&#10;g92239tgrG3LZ2ouPhOhhF2MCnLvq1hKl+Zk0I1tRRy0u60N+kDrTOoa21BuSjmNooU0WHBYyLGi&#10;Q07p8/JrFLRl8/hfnZ8zeZvveZnYk2F0Sg0H3X4NwlPnv+ZP+qgVzALg/SY8Abl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BHHqnAAAAA3QAAAA8AAAAAAAAAAAAAAAAA&#10;oQIAAGRycy9kb3ducmV2LnhtbFBLBQYAAAAABAAEAPkAAACOAwAAAAA=&#10;" strokecolor="navy" strokeweight="2pt">
                    <v:stroke endarrow="block" endarrowwidth="narrow" endarrowlength="long"/>
                  </v:line>
                  <v:shape id="Zone de texte 3334" o:spid="_x0000_s1052" type="#_x0000_t202" style="position:absolute;top:7067;width:4406;height:20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MQcUA&#10;AADdAAAADwAAAGRycy9kb3ducmV2LnhtbESPW2sCMRSE3wX/QziCbzVpV6VdN0pRCn2qaC/g22Fz&#10;9kI3J8smuuu/N4WCj8PMfMNkm8E24kKdrx1reJwpEMS5MzWXGr4+3x6eQfiAbLBxTBqu5GGzHo8y&#10;TI3r+UCXYyhFhLBPUUMVQptK6fOKLPqZa4mjV7jOYoiyK6XpsI9w28gnpZbSYs1xocKWthXlv8ez&#10;1fD9UZx+5mpf7uyi7d2gJNsXqfV0MryuQAQawj383343GpIkmcPfm/gE5P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6kxBxQAAAN0AAAAPAAAAAAAAAAAAAAAAAJgCAABkcnMv&#10;ZG93bnJldi54bWxQSwUGAAAAAAQABAD1AAAAigMAAAAA&#10;" filled="f" stroked="f">
                    <v:textbox>
                      <w:txbxContent>
                        <w:p w:rsidR="00DA5A36" w:rsidRPr="008355D6" w:rsidRDefault="00DA5A36" w:rsidP="00DA5A36">
                          <w:pPr>
                            <w:rPr>
                              <w:sz w:val="18"/>
                              <w:szCs w:val="18"/>
                            </w:rPr>
                          </w:pPr>
                          <w:r w:rsidRPr="008355D6">
                            <w:rPr>
                              <w:sz w:val="18"/>
                              <w:szCs w:val="18"/>
                            </w:rPr>
                            <w:t>Mer</w:t>
                          </w:r>
                        </w:p>
                      </w:txbxContent>
                    </v:textbox>
                  </v:shape>
                  <w10:wrap type="none"/>
                  <w10:anchorlock/>
                </v:group>
              </w:pict>
            </w:r>
          </w:p>
        </w:tc>
        <w:tc>
          <w:tcPr>
            <w:tcW w:w="4253" w:type="dxa"/>
            <w:vAlign w:val="center"/>
          </w:tcPr>
          <w:p w:rsidR="00DA5A36" w:rsidRDefault="00DA5A36" w:rsidP="006B7775">
            <w:pPr>
              <w:jc w:val="both"/>
              <w:rPr>
                <w:szCs w:val="22"/>
              </w:rPr>
            </w:pPr>
            <w:r w:rsidRPr="00A06D5A">
              <w:rPr>
                <w:szCs w:val="22"/>
              </w:rPr>
              <w:t xml:space="preserve">Pleine mer plus 7 h. Écoulement normal du Couesnon. Ouverture en sous-verse. </w:t>
            </w:r>
          </w:p>
          <w:p w:rsidR="000046AC" w:rsidRDefault="000046AC" w:rsidP="006B7775">
            <w:pPr>
              <w:jc w:val="both"/>
              <w:rPr>
                <w:szCs w:val="22"/>
              </w:rPr>
            </w:pPr>
          </w:p>
          <w:p w:rsidR="000046AC" w:rsidRDefault="000046AC" w:rsidP="006B7775">
            <w:pPr>
              <w:jc w:val="both"/>
              <w:rPr>
                <w:szCs w:val="22"/>
              </w:rPr>
            </w:pPr>
          </w:p>
          <w:p w:rsidR="000046AC" w:rsidRDefault="000046AC" w:rsidP="006B7775">
            <w:pPr>
              <w:jc w:val="both"/>
              <w:rPr>
                <w:szCs w:val="22"/>
              </w:rPr>
            </w:pPr>
          </w:p>
          <w:p w:rsidR="000046AC" w:rsidRDefault="000046AC" w:rsidP="006B7775">
            <w:pPr>
              <w:jc w:val="both"/>
              <w:rPr>
                <w:szCs w:val="22"/>
              </w:rPr>
            </w:pPr>
          </w:p>
          <w:p w:rsidR="000046AC" w:rsidRDefault="000046AC" w:rsidP="006B7775">
            <w:pPr>
              <w:jc w:val="both"/>
              <w:rPr>
                <w:szCs w:val="22"/>
              </w:rPr>
            </w:pPr>
          </w:p>
          <w:p w:rsidR="000046AC" w:rsidRPr="00A06D5A" w:rsidRDefault="000046AC" w:rsidP="006B7775">
            <w:pPr>
              <w:jc w:val="both"/>
              <w:rPr>
                <w:rFonts w:eastAsiaTheme="minorHAnsi"/>
                <w:szCs w:val="22"/>
              </w:rPr>
            </w:pPr>
          </w:p>
        </w:tc>
      </w:tr>
      <w:tr w:rsidR="00DA5A36" w:rsidTr="006B7775">
        <w:tc>
          <w:tcPr>
            <w:tcW w:w="5920" w:type="dxa"/>
            <w:vAlign w:val="center"/>
          </w:tcPr>
          <w:p w:rsidR="00DA5A36" w:rsidRPr="00A06D5A" w:rsidRDefault="00DA5A36" w:rsidP="006B7775">
            <w:pPr>
              <w:rPr>
                <w:b/>
                <w:sz w:val="20"/>
                <w:szCs w:val="20"/>
              </w:rPr>
            </w:pPr>
            <w:r w:rsidRPr="00A06D5A">
              <w:rPr>
                <w:b/>
                <w:sz w:val="20"/>
                <w:szCs w:val="20"/>
              </w:rPr>
              <w:t>Phase n° 7</w:t>
            </w:r>
          </w:p>
          <w:p w:rsidR="00DA5A36" w:rsidRPr="00A06D5A" w:rsidRDefault="004141B0" w:rsidP="006B7775">
            <w:pPr>
              <w:rPr>
                <w:b/>
                <w:sz w:val="20"/>
                <w:szCs w:val="20"/>
              </w:rPr>
            </w:pPr>
            <w:r>
              <w:rPr>
                <w:b/>
                <w:noProof/>
                <w:szCs w:val="20"/>
              </w:rPr>
              <w:pict>
                <v:group id="Grouper 3443" o:spid="_x0000_s1053" style="position:absolute;margin-left:-4.8pt;margin-top:13.6pt;width:288.8pt;height:93.85pt;z-index:251659264;mso-width-relative:margin;mso-height-relative:margin" coordorigin="-86" coordsize="36681,11921" wrapcoords="-56 0 -56 20736 21263 20736 21432 14170 21263 0 -56 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R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0N6H+8VX/wA6ao/6mS//&#10;AFJ7xM/c19/viX/nG3Q+/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f3iq/wDnTVH/AFMl&#10;/wDqT379zX3++Jf+cbde/dEH/RxX9g/6D69/eKr/AOdNUf8AUyX/AOpPfv3Nff74l/5xt1790Qf9&#10;HFf2D/oPr394qv8A501R/wBTJf8A6k9+/c19/viX/nG3Xv3RB/0cV/YP+g+v/9Heo9xB0Oe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">
                  <v:shape id="Image 3337" o:spid="_x0000_s1054" type="#_x0000_t75" alt="pm+11" style="position:absolute;left:25;width:35896;height:1151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2O9VHGAAAA3QAAAA8AAABkcnMvZG93bnJldi54bWxEj81rAjEUxO8F/4fwCt5qUhf82BrFikLt&#10;zY+Dx8fmdbO4edluom7/eyMUPA4z8xtmtuhcLa7UhsqzhveBAkFceFNxqeF42LxNQISIbLD2TBr+&#10;KMBi3nuZYW78jXd03cdSJAiHHDXYGJtcylBYchgGviFO3o9vHcYk21KaFm8J7mo5VGokHVacFiw2&#10;tLJUnPcXp2E7HW6+49hOJ+ffz8OxyNbq5JXW/ddu+QEiUhef4f/2l9GQZdkYHm/SE5Dz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Y71UcYAAADdAAAADwAAAAAAAAAAAAAA&#10;AACfAgAAZHJzL2Rvd25yZXYueG1sUEsFBgAAAAAEAAQA9wAAAJIDAAAAAA==&#10;">
                    <v:imagedata r:id="rId14" o:title="pm+11"/>
                    <v:path arrowok="t"/>
                  </v:shape>
                  <v:shape id="Forme libre 3338" o:spid="_x0000_s1055" style="position:absolute;left:11264;top:6699;width:3391;height:1689;flip:x;visibility:visible;mso-wrap-style:square;v-text-anchor:top" coordsize="534,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FGvMQA&#10;AADdAAAADwAAAGRycy9kb3ducmV2LnhtbERPTWvCQBC9F/oflhF6KXXTBlSiq5RCQbGXxGCvY3aa&#10;pGZnY3Zrkn/fPQgeH+97tRlMI67UudqygtdpBIK4sLrmUkF++HxZgHAeWWNjmRSM5GCzfnxYYaJt&#10;zyldM1+KEMIuQQWV920ipSsqMuimtiUO3I/tDPoAu1LqDvsQbhr5FkUzabDm0FBhSx8VFefszyg4&#10;fu/H07Ectpdf1vM0vzx/7YiUepoM70sQngZ/F9/cW60gjuMwN7wJT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RrzEAAAA3QAAAA8AAAAAAAAAAAAAAAAAmAIAAGRycy9k&#10;b3ducmV2LnhtbFBLBQYAAAAABAAEAPUAAACJAwAAAAA=&#10;" path="m,261v61,,284,5,368,c452,256,476,255,503,231v27,-24,31,-78,30,-113c532,83,516,37,495,21,474,5,445,,405,21,365,42,286,122,255,148e" filled="f" strokeweight="1pt">
                    <v:stroke endarrow="block" endarrowwidth="narrow" endarrowlength="long"/>
                    <v:path arrowok="t" o:connecttype="custom" o:connectlocs="0,165735;233680,165735;319405,146685;338455,74930;314325,13335;257175,13335;161925,93980" o:connectangles="0,0,0,0,0,0,0"/>
                  </v:shape>
                  <v:shape id="Zone de texte 3339" o:spid="_x0000_s1056" type="#_x0000_t202" style="position:absolute;left:-86;top:8238;width:15614;height:368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vj38UA&#10;AADdAAAADwAAAGRycy9kb3ducmV2LnhtbESPQWvCQBSE74L/YXmF3nS3Roum2YhYCp4qtVXw9sg+&#10;k9Ds25DdmvTfdwuCx2FmvmGy9WAbcaXO1441PE0VCOLCmZpLDV+fb5MlCB+QDTaOScMveVjn41GG&#10;qXE9f9D1EEoRIexT1FCF0KZS+qIii37qWuLoXVxnMUTZldJ02Ee4beRMqWdpsea4UGFL24qK78OP&#10;1XB8v5xPc7UvX+2i7d2gJNuV1PrxYdi8gAg0hHv41t4ZDUmSrOD/TXwC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6+PfxQAAAN0AAAAPAAAAAAAAAAAAAAAAAJgCAABkcnMv&#10;ZG93bnJldi54bWxQSwUGAAAAAAQABAD1AAAAigMAAAAA&#10;" filled="f" stroked="f">
                    <v:textbox>
                      <w:txbxContent>
                        <w:p w:rsidR="00DA5A36" w:rsidRPr="00B2042D" w:rsidRDefault="00DA5A36" w:rsidP="00DA5A36">
                          <w:pPr>
                            <w:jc w:val="center"/>
                            <w:rPr>
                              <w:sz w:val="18"/>
                            </w:rPr>
                          </w:pPr>
                          <w:r w:rsidRPr="00B2042D">
                            <w:rPr>
                              <w:sz w:val="18"/>
                            </w:rPr>
                            <w:t>Ouverture complète</w:t>
                          </w:r>
                          <w:r w:rsidRPr="00B2042D">
                            <w:rPr>
                              <w:sz w:val="18"/>
                            </w:rPr>
                            <w:br/>
                            <w:t>&gt; Pleine Mer + 11</w:t>
                          </w:r>
                          <w:r>
                            <w:rPr>
                              <w:sz w:val="18"/>
                            </w:rPr>
                            <w:t xml:space="preserve"> </w:t>
                          </w:r>
                          <w:r w:rsidRPr="00B2042D">
                            <w:rPr>
                              <w:sz w:val="18"/>
                            </w:rPr>
                            <w:t>h</w:t>
                          </w:r>
                          <w:r>
                            <w:rPr>
                              <w:sz w:val="18"/>
                            </w:rPr>
                            <w:t xml:space="preserve"> </w:t>
                          </w:r>
                          <w:r w:rsidRPr="00B2042D">
                            <w:rPr>
                              <w:sz w:val="18"/>
                            </w:rPr>
                            <w:t>15</w:t>
                          </w:r>
                        </w:p>
                        <w:p w:rsidR="00DA5A36" w:rsidRPr="00B2042D" w:rsidRDefault="00DA5A36" w:rsidP="00DA5A36">
                          <w:pPr>
                            <w:rPr>
                              <w:sz w:val="18"/>
                            </w:rPr>
                          </w:pPr>
                        </w:p>
                      </w:txbxContent>
                    </v:textbox>
                  </v:shape>
                  <v:shape id="Forme libre 3341" o:spid="_x0000_s1057" style="position:absolute;left:7410;top:6635;width:3391;height:1689;visibility:visible;mso-wrap-style:square;v-text-anchor:top" coordsize="534,2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eeN8YA&#10;AADdAAAADwAAAGRycy9kb3ducmV2LnhtbESPzWrDMBCE74W+g9hCb43spgTHiRLahtIccqnzc16k&#10;rW0qrYylOM7bV4VAj8PMfMMs16OzYqA+tJ4V5JMMBLH2puVawWH/8VSACBHZoPVMCq4UYL26v1ti&#10;afyFv2ioYi0ShEOJCpoYu1LKoBtyGCa+I07et+8dxiT7WpoeLwnurHzOspl02HJaaLCj94b0T3V2&#10;Ck76WuhhO6/I7PJu91nYN7s5KvX4ML4uQEQa43/41t4aBdPpSw5/b9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0eeN8YAAADdAAAADwAAAAAAAAAAAAAAAACYAgAAZHJz&#10;L2Rvd25yZXYueG1sUEsFBgAAAAAEAAQA9QAAAIsDAAAAAA==&#10;" path="m,261v61,,284,5,368,c452,256,476,255,503,231v27,-24,31,-78,30,-113c532,83,516,37,495,21,474,5,445,,405,21,365,42,286,122,255,148e" filled="f" strokeweight="1pt">
                    <v:stroke endarrow="block" endarrowwidth="narrow" endarrowlength="long"/>
                    <v:path arrowok="t" o:connecttype="custom" o:connectlocs="0,165735;233680,165735;319405,146685;338455,74930;314325,13335;257175,13335;161925,93980" o:connectangles="0,0,0,0,0,0,0"/>
                  </v:shape>
                  <v:line id="Connecteur droit 3342" o:spid="_x0000_s1058" style="position:absolute;flip:x;visibility:visible" from="31343,7893" to="36296,7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4ouyMQAAADdAAAADwAAAGRycy9kb3ducmV2LnhtbESPT2sCMRTE74V+h/AKXkSzahXZGkUE&#10;sVdXwetj89w/3bysSXTXb98IhR6HmfkNs9r0phEPcr6yrGAyTkAQ51ZXXCg4n/ajJQgfkDU2lknB&#10;kzxs1u9vK0y17fhIjywUIkLYp6igDKFNpfR5SQb92LbE0btaZzBE6QqpHXYRbho5TZKFNFhxXCix&#10;pV1J+U92NwqGOL8PO2frna8vt7reHm5ZcVBq8NFvv0AE6sN/+K/9rRXMZp9TeL2JT0C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ii7IxAAAAN0AAAAPAAAAAAAAAAAA&#10;AAAAAKECAABkcnMvZG93bnJldi54bWxQSwUGAAAAAAQABAD5AAAAkgMAAAAA&#10;" strokeweight="1.25pt">
                    <v:stroke endarrow="block" endarrowwidth="narrow" endarrowlength="long"/>
                  </v:line>
                  <v:line id="Connecteur droit 3439" o:spid="_x0000_s1059" style="position:absolute;flip:x;visibility:visible" from="17983,8083" to="22174,8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ICocQAAADdAAAADwAAAGRycy9kb3ducmV2LnhtbESPT2sCMRTE7wW/Q3hCL6LZ1iq6NYoI&#10;Ra9dBa+PzXP/dPOyJtHdfvtGKHgcZuY3zGrTm0bcyfnKsoK3SQKCOLe64kLB6fg1XoDwAVljY5kU&#10;/JKHzXrwssJU246/6Z6FQkQI+xQVlCG0qZQ+L8mgn9iWOHoX6wyGKF0htcMuwk0j35NkLg1WHBdK&#10;bGlXUv6T3YyCEc5uo87Zeufr87Wut/trVuyVeh32208QgfrwDP+3D1rB9GO6hMeb+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ggKhxAAAAN0AAAAPAAAAAAAAAAAA&#10;AAAAAKECAABkcnMvZG93bnJldi54bWxQSwUGAAAAAAQABAD5AAAAkgMAAAAA&#10;" strokeweight="1.25pt">
                    <v:stroke endarrow="block" endarrowwidth="narrow" endarrowlength="long"/>
                  </v:line>
                  <v:oval id="Ellipse 3440" o:spid="_x0000_s1060" style="position:absolute;left:8096;top:5803;width:5524;height:28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zn18QA&#10;AADdAAAADwAAAGRycy9kb3ducmV2LnhtbERPy2rCQBTdF/yH4Qru6sRHRaKjBMVSKLRURVxeM9ck&#10;mrkTMmNM/XpnUejycN7zZWtK0VDtCssKBv0IBHFqdcGZgv1u8zoF4TyyxtIyKfglB8tF52WOsbZ3&#10;/qFm6zMRQtjFqCD3voqldGlOBl3fVsSBO9vaoA+wzqSu8R7CTSmHUTSRBgsODTlWtMopvW5vRkHS&#10;PN7xu/g8vd3stD2e5To5fF2U6nXbZAbCU+v/xX/uD61gNB6H/eFNeAJ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859fEAAAA3QAAAA8AAAAAAAAAAAAAAAAAmAIAAGRycy9k&#10;b3ducmV2LnhtbFBLBQYAAAAABAAEAPUAAACJAwAAAAA=&#10;" filled="f" strokecolor="red" strokeweight="2.25pt"/>
                  <v:shape id="Zone de texte 3441" o:spid="_x0000_s1061" type="#_x0000_t202" style="position:absolute;left:28860;top:7321;width:7735;height:21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FRwcUA&#10;AADdAAAADwAAAGRycy9kb3ducmV2LnhtbESPS2vDMBCE74X8B7GF3BIprRtSx0oILYGcWvIq5LZY&#10;6we1VsZSYvffV4VAj8PMfMNk68E24kadrx1rmE0VCOLcmZpLDafjdrIA4QOywcYxafghD+vV6CHD&#10;1Lie93Q7hFJECPsUNVQhtKmUPq/Iop+6ljh6hesshii7UpoO+wi3jXxSai4t1hwXKmzpraL8+3C1&#10;Gs4fxeUrUZ/lu31pezcoyfZVaj1+HDZLEIGG8B++t3dGw3OSzOD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MVHBxQAAAN0AAAAPAAAAAAAAAAAAAAAAAJgCAABkcnMv&#10;ZG93bnJldi54bWxQSwUGAAAAAAQABAD1AAAAigMAAAAA&#10;" filled="f" stroked="f">
                    <v:textbox>
                      <w:txbxContent>
                        <w:p w:rsidR="00DA5A36" w:rsidRPr="00B2042D" w:rsidRDefault="00DA5A36" w:rsidP="00DA5A36">
                          <w:pPr>
                            <w:rPr>
                              <w:sz w:val="18"/>
                            </w:rPr>
                          </w:pPr>
                          <w:r w:rsidRPr="00B2042D">
                            <w:rPr>
                              <w:sz w:val="18"/>
                            </w:rPr>
                            <w:t>Couesnon</w:t>
                          </w:r>
                        </w:p>
                        <w:p w:rsidR="00DA5A36" w:rsidRPr="00B2042D" w:rsidRDefault="00DA5A36" w:rsidP="00DA5A36">
                          <w:pPr>
                            <w:rPr>
                              <w:sz w:val="18"/>
                            </w:rPr>
                          </w:pPr>
                        </w:p>
                      </w:txbxContent>
                    </v:textbox>
                  </v:shape>
                  <v:shape id="Zone de texte 3442" o:spid="_x0000_s1062" type="#_x0000_t202" style="position:absolute;left:31;top:6096;width:4763;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PtsUA&#10;AADdAAAADwAAAGRycy9kb3ducmV2LnhtbESPW2sCMRSE3wX/QzhC3zSprtKuG6VUCn2qaC/g22Fz&#10;9kI3J8smddd/bwqCj8PMfMNk28E24kydrx1reJwpEMS5MzWXGr4+36ZPIHxANtg4Jg0X8rDdjEcZ&#10;psb1fKDzMZQiQtinqKEKoU2l9HlFFv3MtcTRK1xnMUTZldJ02Ee4beRcqZW0WHNcqLCl14ry3+Of&#10;1fD9UZx+ErUvd3bZ9m5Qku2z1PphMrysQQQawj18a78bDYskmcP/m/g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48+2xQAAAN0AAAAPAAAAAAAAAAAAAAAAAJgCAABkcnMv&#10;ZG93bnJldi54bWxQSwUGAAAAAAQABAD1AAAAigMAAAAA&#10;" filled="f" stroked="f">
                    <v:textbox>
                      <w:txbxContent>
                        <w:p w:rsidR="00DA5A36" w:rsidRPr="00B2042D" w:rsidRDefault="00DA5A36" w:rsidP="00DA5A36">
                          <w:pPr>
                            <w:rPr>
                              <w:sz w:val="18"/>
                            </w:rPr>
                          </w:pPr>
                          <w:r w:rsidRPr="00B2042D">
                            <w:rPr>
                              <w:sz w:val="18"/>
                            </w:rPr>
                            <w:t>Mer</w:t>
                          </w:r>
                        </w:p>
                      </w:txbxContent>
                    </v:textbox>
                  </v:shape>
                  <w10:wrap type="through"/>
                </v:group>
              </w:pict>
            </w:r>
            <w:r>
              <w:rPr>
                <w:b/>
                <w:noProof/>
                <w:szCs w:val="20"/>
              </w:rPr>
              <w:pict>
                <v:shape id="Zone de texte 367" o:spid="_x0000_s1063" type="#_x0000_t202" style="position:absolute;margin-left:22.05pt;margin-top:35.95pt;width:84pt;height:38.95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" filled="f" stroked="f">
                  <v:path arrowok="t"/>
                  <v:textbox>
                    <w:txbxContent>
                      <w:p w:rsidR="00DA5A36" w:rsidRPr="00D5042C" w:rsidRDefault="00DA5A36" w:rsidP="00DA5A36">
                        <w:pPr>
                          <w:jc w:val="center"/>
                          <w:rPr>
                            <w:sz w:val="18"/>
                          </w:rPr>
                        </w:pPr>
                        <w:r w:rsidRPr="00D5042C">
                          <w:rPr>
                            <w:sz w:val="18"/>
                          </w:rPr>
                          <w:t>Bouchon d’eau claire</w:t>
                        </w:r>
                      </w:p>
                    </w:txbxContent>
                  </v:textbox>
                  <w10:wrap type="square"/>
                </v:shape>
              </w:pict>
            </w:r>
          </w:p>
        </w:tc>
        <w:tc>
          <w:tcPr>
            <w:tcW w:w="4253" w:type="dxa"/>
            <w:vAlign w:val="center"/>
          </w:tcPr>
          <w:p w:rsidR="00DA5A36" w:rsidRPr="00A06D5A" w:rsidRDefault="00DA5A36" w:rsidP="006B7775">
            <w:pPr>
              <w:jc w:val="both"/>
              <w:rPr>
                <w:szCs w:val="22"/>
              </w:rPr>
            </w:pPr>
            <w:r w:rsidRPr="00A06D5A">
              <w:rPr>
                <w:szCs w:val="22"/>
              </w:rPr>
              <w:t>Pleine mer plus 10 h 35 et niveau d'eau du Couesnon trop faible. Formation d’un bouchon d’eau claire. Fermeture pendant 30 min puis ouverture complète pendant 10 min.</w:t>
            </w:r>
          </w:p>
          <w:p w:rsidR="00DA5A36" w:rsidRDefault="00DA5A36" w:rsidP="006B7775">
            <w:pPr>
              <w:jc w:val="both"/>
              <w:rPr>
                <w:szCs w:val="22"/>
              </w:rPr>
            </w:pPr>
            <w:r w:rsidRPr="00A06D5A">
              <w:rPr>
                <w:szCs w:val="22"/>
              </w:rPr>
              <w:t>Pour créer ce bouchon, on réduit le débit descendant à la mer durant une demi-heure puis les vannes sont de nouveau ouvertes pendant dix minutes. Puis le cycle recommence en phase n° 1.</w:t>
            </w:r>
          </w:p>
          <w:p w:rsidR="000046AC" w:rsidRPr="00A06D5A" w:rsidRDefault="000046AC" w:rsidP="006B7775">
            <w:pPr>
              <w:jc w:val="both"/>
              <w:rPr>
                <w:szCs w:val="22"/>
              </w:rPr>
            </w:pPr>
          </w:p>
        </w:tc>
      </w:tr>
    </w:tbl>
    <w:p w:rsidR="000046AC" w:rsidRDefault="000046AC" w:rsidP="000046AC">
      <w:pPr>
        <w:jc w:val="both"/>
        <w:rPr>
          <w:rStyle w:val="Style4"/>
          <w:rFonts w:eastAsiaTheme="majorEastAsia"/>
        </w:rPr>
      </w:pPr>
    </w:p>
    <w:p w:rsidR="000046AC" w:rsidRDefault="000046AC" w:rsidP="000046AC">
      <w:pPr>
        <w:jc w:val="both"/>
        <w:rPr>
          <w:rStyle w:val="Style4"/>
          <w:rFonts w:eastAsiaTheme="majorEastAsia"/>
        </w:rPr>
      </w:pPr>
    </w:p>
    <w:p w:rsidR="000046AC" w:rsidRDefault="000046AC" w:rsidP="000046AC">
      <w:pPr>
        <w:jc w:val="both"/>
        <w:rPr>
          <w:rStyle w:val="Style4"/>
          <w:rFonts w:eastAsiaTheme="majorEastAsia"/>
        </w:rPr>
      </w:pPr>
    </w:p>
    <w:p w:rsidR="00DA5A36" w:rsidRPr="00DA5A36" w:rsidRDefault="00DA5A36" w:rsidP="00DA5A36">
      <w:pPr>
        <w:shd w:val="clear" w:color="auto" w:fill="E6E6E6"/>
        <w:jc w:val="both"/>
        <w:rPr>
          <w:sz w:val="24"/>
        </w:rPr>
      </w:pPr>
      <w:r>
        <w:rPr>
          <w:rStyle w:val="Style4"/>
          <w:rFonts w:eastAsiaTheme="majorEastAsia"/>
        </w:rPr>
        <w:t xml:space="preserve">Q1 : </w:t>
      </w:r>
      <w:r w:rsidRPr="00DA5A36">
        <w:rPr>
          <w:rStyle w:val="Style4"/>
          <w:rFonts w:eastAsiaTheme="majorEastAsia"/>
        </w:rPr>
        <w:t xml:space="preserve">Le grafcet </w:t>
      </w:r>
      <w:r>
        <w:rPr>
          <w:rStyle w:val="Style4"/>
          <w:rFonts w:eastAsiaTheme="majorEastAsia"/>
        </w:rPr>
        <w:t>ci-après</w:t>
      </w:r>
      <w:r w:rsidRPr="00DA5A36">
        <w:rPr>
          <w:rStyle w:val="Style4"/>
          <w:rFonts w:eastAsiaTheme="majorEastAsia"/>
        </w:rPr>
        <w:t xml:space="preserve"> décrit le fonctionnement séquentiel du système. </w:t>
      </w:r>
      <w:r w:rsidRPr="00DA5A36">
        <w:rPr>
          <w:rStyle w:val="Style4"/>
          <w:rFonts w:eastAsiaTheme="majorEastAsia"/>
          <w:b/>
        </w:rPr>
        <w:t>Indiquer</w:t>
      </w:r>
      <w:r w:rsidRPr="00DA5A36">
        <w:rPr>
          <w:rStyle w:val="Style4"/>
          <w:rFonts w:eastAsiaTheme="majorEastAsia"/>
        </w:rPr>
        <w:t>, pour chaque étape, les numéros de phase correspondants sur ce même document réponse.</w:t>
      </w:r>
    </w:p>
    <w:p w:rsidR="00DA5A36" w:rsidRDefault="00DA5A36" w:rsidP="00DA5A36">
      <w:pPr>
        <w:jc w:val="both"/>
        <w:rPr>
          <w:sz w:val="24"/>
        </w:rPr>
      </w:pPr>
    </w:p>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DA5A36" w:rsidRDefault="00DA5A36" w:rsidP="003C6283"/>
    <w:p w:rsidR="00311180" w:rsidRDefault="00311180">
      <w:r>
        <w:br w:type="page"/>
      </w:r>
    </w:p>
    <w:p w:rsidR="00DA5A36" w:rsidRDefault="00DA5A36" w:rsidP="00DA5A36">
      <w:pPr>
        <w:jc w:val="both"/>
        <w:rPr>
          <w:b/>
          <w:sz w:val="24"/>
        </w:rPr>
      </w:pPr>
    </w:p>
    <w:p w:rsidR="00DA5A36" w:rsidRDefault="00DA5A36" w:rsidP="00DA5A36">
      <w:pPr>
        <w:jc w:val="both"/>
        <w:rPr>
          <w:b/>
          <w:sz w:val="24"/>
        </w:rPr>
      </w:pPr>
      <w:bookmarkStart w:id="0" w:name="_GoBack"/>
      <w:r>
        <w:rPr>
          <w:b/>
          <w:noProof/>
          <w:sz w:val="24"/>
        </w:rPr>
        <w:drawing>
          <wp:anchor distT="0" distB="0" distL="114300" distR="114300" simplePos="0" relativeHeight="251627520" behindDoc="1" locked="0" layoutInCell="1" allowOverlap="1">
            <wp:simplePos x="0" y="0"/>
            <wp:positionH relativeFrom="column">
              <wp:posOffset>424815</wp:posOffset>
            </wp:positionH>
            <wp:positionV relativeFrom="paragraph">
              <wp:posOffset>79375</wp:posOffset>
            </wp:positionV>
            <wp:extent cx="5381625" cy="8888095"/>
            <wp:effectExtent l="0" t="0" r="9525" b="8255"/>
            <wp:wrapTight wrapText="bothSides">
              <wp:wrapPolygon edited="0">
                <wp:start x="0" y="0"/>
                <wp:lineTo x="0" y="21574"/>
                <wp:lineTo x="6423" y="21574"/>
                <wp:lineTo x="21562" y="20833"/>
                <wp:lineTo x="21562" y="19861"/>
                <wp:lineTo x="10552" y="19259"/>
                <wp:lineTo x="14604" y="19259"/>
                <wp:lineTo x="21562" y="18796"/>
                <wp:lineTo x="21562" y="17778"/>
                <wp:lineTo x="16133" y="17778"/>
                <wp:lineTo x="18580" y="17361"/>
                <wp:lineTo x="18350" y="17037"/>
                <wp:lineTo x="11469" y="17037"/>
                <wp:lineTo x="18121" y="16250"/>
                <wp:lineTo x="17739" y="16065"/>
                <wp:lineTo x="6423" y="15555"/>
                <wp:lineTo x="10781" y="15555"/>
                <wp:lineTo x="21562" y="15046"/>
                <wp:lineTo x="21562" y="12361"/>
                <wp:lineTo x="9175" y="11852"/>
                <wp:lineTo x="10399" y="11852"/>
                <wp:lineTo x="14604" y="11296"/>
                <wp:lineTo x="14527" y="11111"/>
                <wp:lineTo x="10628" y="10370"/>
                <wp:lineTo x="16439" y="10370"/>
                <wp:lineTo x="21562" y="10046"/>
                <wp:lineTo x="21562" y="9074"/>
                <wp:lineTo x="6423" y="8889"/>
                <wp:lineTo x="11240" y="8842"/>
                <wp:lineTo x="11240" y="8518"/>
                <wp:lineTo x="7111" y="8148"/>
                <wp:lineTo x="16821" y="8055"/>
                <wp:lineTo x="16821" y="7731"/>
                <wp:lineTo x="6423" y="7407"/>
                <wp:lineTo x="9252" y="7407"/>
                <wp:lineTo x="21562" y="6805"/>
                <wp:lineTo x="21562" y="5463"/>
                <wp:lineTo x="19880" y="5231"/>
                <wp:lineTo x="17509" y="5185"/>
                <wp:lineTo x="19268" y="4630"/>
                <wp:lineTo x="19268" y="4444"/>
                <wp:lineTo x="14145" y="3704"/>
                <wp:lineTo x="18121" y="3704"/>
                <wp:lineTo x="21562" y="3380"/>
                <wp:lineTo x="21562" y="2407"/>
                <wp:lineTo x="6423" y="2222"/>
                <wp:lineTo x="10169" y="2222"/>
                <wp:lineTo x="10246" y="1898"/>
                <wp:lineTo x="7111" y="1481"/>
                <wp:lineTo x="17280" y="1389"/>
                <wp:lineTo x="17280" y="1065"/>
                <wp:lineTo x="6423" y="741"/>
                <wp:lineTo x="6423" y="0"/>
                <wp:lineTo x="0" y="0"/>
              </wp:wrapPolygon>
            </wp:wrapTight>
            <wp:docPr id="1025" name="Imag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cet_barrage.png"/>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381625" cy="8888095"/>
                    </a:xfrm>
                    <a:prstGeom prst="rect">
                      <a:avLst/>
                    </a:prstGeom>
                  </pic:spPr>
                </pic:pic>
              </a:graphicData>
            </a:graphic>
          </wp:anchor>
        </w:drawing>
      </w:r>
      <w:bookmarkEnd w:id="0"/>
    </w:p>
    <w:p w:rsidR="00DA5A36" w:rsidRDefault="00DA5A36" w:rsidP="00DA5A36">
      <w:pPr>
        <w:jc w:val="both"/>
        <w:rPr>
          <w:b/>
          <w:sz w:val="24"/>
        </w:rPr>
      </w:pPr>
    </w:p>
    <w:p w:rsidR="00DA5A36" w:rsidRDefault="00DA5A36" w:rsidP="00DA5A36">
      <w:pPr>
        <w:jc w:val="both"/>
        <w:rPr>
          <w:b/>
          <w:sz w:val="24"/>
        </w:rPr>
      </w:pPr>
    </w:p>
    <w:p w:rsidR="00DA5A36" w:rsidRDefault="00DA5A36" w:rsidP="00DA5A36">
      <w:pPr>
        <w:jc w:val="both"/>
        <w:rPr>
          <w:b/>
          <w:sz w:val="24"/>
        </w:rPr>
      </w:pPr>
    </w:p>
    <w:p w:rsidR="00DA5A36" w:rsidRPr="007438E8" w:rsidRDefault="00DA5A36" w:rsidP="00DA5A36">
      <w:pPr>
        <w:jc w:val="both"/>
        <w:rPr>
          <w:b/>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DA5A36" w:rsidRDefault="00DA5A36" w:rsidP="00DA5A36">
      <w:pPr>
        <w:rPr>
          <w:sz w:val="24"/>
        </w:rPr>
      </w:pPr>
    </w:p>
    <w:p w:rsidR="004C7154" w:rsidRDefault="004C7154" w:rsidP="004C7154"/>
    <w:p w:rsidR="004C7154" w:rsidRDefault="004C7154" w:rsidP="004C7154"/>
    <w:sectPr w:rsidR="004C7154" w:rsidSect="00741F7E">
      <w:headerReference w:type="default" r:id="rId16"/>
      <w:footerReference w:type="default" r:id="rId17"/>
      <w:headerReference w:type="first" r:id="rId18"/>
      <w:footerReference w:type="first" r:id="rId19"/>
      <w:pgSz w:w="11906" w:h="16838"/>
      <w:pgMar w:top="720" w:right="720" w:bottom="244" w:left="720" w:header="709" w:footer="589" w:gutter="0"/>
      <w:pgBorders w:offsetFrom="page">
        <w:top w:val="single" w:sz="4" w:space="24" w:color="auto"/>
        <w:left w:val="single" w:sz="4" w:space="24" w:color="auto"/>
        <w:bottom w:val="single" w:sz="4" w:space="24" w:color="auto"/>
        <w:right w:val="single" w:sz="4" w:space="24" w:color="auto"/>
      </w:pgBorders>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F5824" w:rsidRDefault="00DF5824" w:rsidP="004C7154">
      <w:r>
        <w:separator/>
      </w:r>
    </w:p>
  </w:endnote>
  <w:endnote w:type="continuationSeparator" w:id="0">
    <w:p w:rsidR="00DF5824" w:rsidRDefault="00DF5824" w:rsidP="004C715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6283" w:rsidRPr="00977D84" w:rsidRDefault="003C6283" w:rsidP="004C7154">
    <w:pPr>
      <w:pStyle w:val="Pieddepage"/>
      <w:jc w:val="right"/>
    </w:pPr>
    <w:r w:rsidRPr="00977D84">
      <w:t xml:space="preserve">Page </w:t>
    </w:r>
    <w:r w:rsidR="004141B0" w:rsidRPr="00977D84">
      <w:fldChar w:fldCharType="begin"/>
    </w:r>
    <w:r w:rsidRPr="00977D84">
      <w:instrText xml:space="preserve"> PAGE </w:instrText>
    </w:r>
    <w:r w:rsidR="004141B0" w:rsidRPr="00977D84">
      <w:fldChar w:fldCharType="separate"/>
    </w:r>
    <w:r w:rsidR="00AC5EBB">
      <w:rPr>
        <w:noProof/>
      </w:rPr>
      <w:t>3</w:t>
    </w:r>
    <w:r w:rsidR="004141B0" w:rsidRPr="00977D84">
      <w:fldChar w:fldCharType="end"/>
    </w:r>
    <w:r w:rsidRPr="00977D84">
      <w:t xml:space="preserve"> sur </w:t>
    </w:r>
    <w:r w:rsidR="004141B0">
      <w:fldChar w:fldCharType="begin"/>
    </w:r>
    <w:r w:rsidR="003C7A1C">
      <w:instrText xml:space="preserve"> NUMPAGES </w:instrText>
    </w:r>
    <w:r w:rsidR="004141B0">
      <w:fldChar w:fldCharType="separate"/>
    </w:r>
    <w:r w:rsidR="00AC5EBB">
      <w:rPr>
        <w:noProof/>
      </w:rPr>
      <w:t>3</w:t>
    </w:r>
    <w:r w:rsidR="004141B0">
      <w:rPr>
        <w:noProof/>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6283" w:rsidRPr="000733CF" w:rsidRDefault="003C6283" w:rsidP="004C7154">
    <w:pPr>
      <w:pStyle w:val="Pieddepage"/>
      <w:jc w:val="right"/>
    </w:pPr>
    <w:r w:rsidRPr="00977D84">
      <w:t xml:space="preserve">Page </w:t>
    </w:r>
    <w:r w:rsidR="004141B0" w:rsidRPr="00977D84">
      <w:fldChar w:fldCharType="begin"/>
    </w:r>
    <w:r w:rsidRPr="00977D84">
      <w:instrText xml:space="preserve"> PAGE </w:instrText>
    </w:r>
    <w:r w:rsidR="004141B0" w:rsidRPr="00977D84">
      <w:fldChar w:fldCharType="separate"/>
    </w:r>
    <w:r w:rsidR="00AC5EBB">
      <w:rPr>
        <w:noProof/>
      </w:rPr>
      <w:t>1</w:t>
    </w:r>
    <w:r w:rsidR="004141B0" w:rsidRPr="00977D84">
      <w:fldChar w:fldCharType="end"/>
    </w:r>
    <w:r w:rsidRPr="00977D84">
      <w:t xml:space="preserve"> sur </w:t>
    </w:r>
    <w:r w:rsidR="004141B0">
      <w:fldChar w:fldCharType="begin"/>
    </w:r>
    <w:r w:rsidR="003C7A1C">
      <w:instrText xml:space="preserve"> NUMPAGES </w:instrText>
    </w:r>
    <w:r w:rsidR="004141B0">
      <w:fldChar w:fldCharType="separate"/>
    </w:r>
    <w:r w:rsidR="00AC5EBB">
      <w:rPr>
        <w:noProof/>
      </w:rPr>
      <w:t>3</w:t>
    </w:r>
    <w:r w:rsidR="004141B0">
      <w:rPr>
        <w:noProof/>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F5824" w:rsidRDefault="00DF5824" w:rsidP="004C7154">
      <w:r>
        <w:separator/>
      </w:r>
    </w:p>
  </w:footnote>
  <w:footnote w:type="continuationSeparator" w:id="0">
    <w:p w:rsidR="00DF5824" w:rsidRDefault="00DF5824" w:rsidP="004C715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6"/>
      <w:gridCol w:w="6841"/>
      <w:gridCol w:w="1843"/>
    </w:tblGrid>
    <w:tr w:rsidR="003C6283" w:rsidTr="00311180">
      <w:tc>
        <w:tcPr>
          <w:tcW w:w="1806" w:type="dxa"/>
        </w:tcPr>
        <w:p w:rsidR="003C6283" w:rsidRPr="004C7154" w:rsidRDefault="003C6283" w:rsidP="004C7154">
          <w:pPr>
            <w:pStyle w:val="En-tte"/>
            <w:jc w:val="center"/>
            <w:rPr>
              <w:i/>
            </w:rPr>
          </w:pPr>
          <w:r w:rsidRPr="004C7154">
            <w:rPr>
              <w:i/>
            </w:rPr>
            <w:t>S si</w:t>
          </w:r>
        </w:p>
      </w:tc>
      <w:tc>
        <w:tcPr>
          <w:tcW w:w="6841" w:type="dxa"/>
        </w:tcPr>
        <w:p w:rsidR="003C6283" w:rsidRPr="004C7154" w:rsidRDefault="000046AC" w:rsidP="004C7154">
          <w:pPr>
            <w:pStyle w:val="En-tte"/>
            <w:jc w:val="center"/>
            <w:rPr>
              <w:b/>
              <w:color w:val="0000FF"/>
            </w:rPr>
          </w:pPr>
          <w:r>
            <w:rPr>
              <w:b/>
              <w:color w:val="0000FF"/>
            </w:rPr>
            <w:t>Barrage du Couesnon</w:t>
          </w:r>
        </w:p>
      </w:tc>
      <w:tc>
        <w:tcPr>
          <w:tcW w:w="1843" w:type="dxa"/>
        </w:tcPr>
        <w:p w:rsidR="003C6283" w:rsidRPr="004C7154" w:rsidRDefault="003C6283" w:rsidP="004C7154">
          <w:pPr>
            <w:pStyle w:val="En-tte"/>
            <w:jc w:val="center"/>
            <w:rPr>
              <w:b/>
              <w:i/>
            </w:rPr>
          </w:pPr>
          <w:r w:rsidRPr="004C7154">
            <w:rPr>
              <w:b/>
              <w:i/>
            </w:rPr>
            <w:t>TD</w:t>
          </w:r>
        </w:p>
      </w:tc>
    </w:tr>
  </w:tbl>
  <w:p w:rsidR="003C6283" w:rsidRPr="00063581" w:rsidRDefault="003C6283" w:rsidP="004C7154">
    <w:pPr>
      <w:pStyle w:val="En-tt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21"/>
      <w:gridCol w:w="6803"/>
      <w:gridCol w:w="1866"/>
    </w:tblGrid>
    <w:tr w:rsidR="003C6283" w:rsidTr="004C7154">
      <w:tc>
        <w:tcPr>
          <w:tcW w:w="1806" w:type="dxa"/>
        </w:tcPr>
        <w:p w:rsidR="003C6283" w:rsidRDefault="003C6283" w:rsidP="004C7154">
          <w:pPr>
            <w:pStyle w:val="En-tte"/>
          </w:pPr>
          <w:r>
            <w:object w:dxaOrig="1590" w:dyaOrig="1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0.15pt;height:69.3pt" o:ole="">
                <v:imagedata r:id="rId1" o:title=""/>
              </v:shape>
              <o:OLEObject Type="Embed" ProgID="PBrush" ShapeID="_x0000_i1026" DrawAspect="Content" ObjectID="_1579964778" r:id="rId2"/>
            </w:object>
          </w:r>
        </w:p>
      </w:tc>
      <w:tc>
        <w:tcPr>
          <w:tcW w:w="6841" w:type="dxa"/>
          <w:vMerge w:val="restart"/>
          <w:vAlign w:val="center"/>
        </w:tcPr>
        <w:p w:rsidR="003C6283" w:rsidRPr="004C7154" w:rsidRDefault="000046AC" w:rsidP="004C7154">
          <w:pPr>
            <w:jc w:val="center"/>
            <w:rPr>
              <w:b/>
              <w:color w:val="0000FF"/>
              <w:sz w:val="44"/>
              <w:szCs w:val="44"/>
            </w:rPr>
          </w:pPr>
          <w:r>
            <w:rPr>
              <w:b/>
              <w:color w:val="0000FF"/>
              <w:sz w:val="44"/>
              <w:szCs w:val="44"/>
            </w:rPr>
            <w:t>Barrage du Couesnon</w:t>
          </w:r>
        </w:p>
      </w:tc>
      <w:tc>
        <w:tcPr>
          <w:tcW w:w="1843" w:type="dxa"/>
        </w:tcPr>
        <w:p w:rsidR="003C6283" w:rsidRDefault="00741F7E" w:rsidP="004C7154">
          <w:pPr>
            <w:pStyle w:val="En-tte"/>
          </w:pPr>
          <w:r w:rsidRPr="00760907">
            <w:rPr>
              <w:noProof/>
            </w:rPr>
            <w:drawing>
              <wp:inline distT="0" distB="0" distL="0" distR="0">
                <wp:extent cx="1028700" cy="857250"/>
                <wp:effectExtent l="19050" t="0" r="0" b="0"/>
                <wp:docPr id="11" name="Image 11" descr="s-si_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si_m"/>
                        <pic:cNvPicPr>
                          <a:picLocks noChangeAspect="1" noChangeArrowheads="1"/>
                        </pic:cNvPicPr>
                      </pic:nvPicPr>
                      <pic:blipFill>
                        <a:blip r:embed="rId3"/>
                        <a:srcRect l="4274" t="6944" r="9117" b="3703"/>
                        <a:stretch>
                          <a:fillRect/>
                        </a:stretch>
                      </pic:blipFill>
                      <pic:spPr bwMode="auto">
                        <a:xfrm>
                          <a:off x="0" y="0"/>
                          <a:ext cx="1028700" cy="857250"/>
                        </a:xfrm>
                        <a:prstGeom prst="rect">
                          <a:avLst/>
                        </a:prstGeom>
                        <a:noFill/>
                        <a:ln w="9525">
                          <a:noFill/>
                          <a:miter lim="800000"/>
                          <a:headEnd/>
                          <a:tailEnd/>
                        </a:ln>
                      </pic:spPr>
                    </pic:pic>
                  </a:graphicData>
                </a:graphic>
              </wp:inline>
            </w:drawing>
          </w:r>
        </w:p>
      </w:tc>
    </w:tr>
    <w:tr w:rsidR="003C6283" w:rsidTr="00311180">
      <w:tc>
        <w:tcPr>
          <w:tcW w:w="1806" w:type="dxa"/>
        </w:tcPr>
        <w:p w:rsidR="003C6283" w:rsidRPr="004C7154" w:rsidRDefault="003C6283" w:rsidP="004C7154">
          <w:pPr>
            <w:pStyle w:val="En-tte"/>
            <w:jc w:val="center"/>
            <w:rPr>
              <w:i/>
            </w:rPr>
          </w:pPr>
          <w:r w:rsidRPr="004C7154">
            <w:rPr>
              <w:i/>
            </w:rPr>
            <w:t>S si</w:t>
          </w:r>
        </w:p>
      </w:tc>
      <w:tc>
        <w:tcPr>
          <w:tcW w:w="6841" w:type="dxa"/>
          <w:vMerge/>
        </w:tcPr>
        <w:p w:rsidR="003C6283" w:rsidRDefault="003C6283" w:rsidP="004C7154">
          <w:pPr>
            <w:pStyle w:val="En-tte"/>
          </w:pPr>
        </w:p>
      </w:tc>
      <w:tc>
        <w:tcPr>
          <w:tcW w:w="1843" w:type="dxa"/>
        </w:tcPr>
        <w:p w:rsidR="003C6283" w:rsidRPr="004C7154" w:rsidRDefault="003C6283" w:rsidP="004C7154">
          <w:pPr>
            <w:pStyle w:val="En-tte"/>
            <w:jc w:val="center"/>
            <w:rPr>
              <w:b/>
              <w:i/>
            </w:rPr>
          </w:pPr>
          <w:r w:rsidRPr="004C7154">
            <w:rPr>
              <w:b/>
              <w:i/>
            </w:rPr>
            <w:t>TD</w:t>
          </w:r>
        </w:p>
      </w:tc>
    </w:tr>
  </w:tbl>
  <w:p w:rsidR="003C6283" w:rsidRDefault="003C6283" w:rsidP="004C7154">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3502F45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DE42306"/>
    <w:multiLevelType w:val="hybridMultilevel"/>
    <w:tmpl w:val="AE625B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0180A81"/>
    <w:multiLevelType w:val="hybridMultilevel"/>
    <w:tmpl w:val="487666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6E1791A"/>
    <w:multiLevelType w:val="multilevel"/>
    <w:tmpl w:val="51CC66FE"/>
    <w:lvl w:ilvl="0">
      <w:start w:val="1"/>
      <w:numFmt w:val="decimal"/>
      <w:pStyle w:val="Titre1"/>
      <w:lvlText w:val="%1."/>
      <w:lvlJc w:val="left"/>
      <w:pPr>
        <w:tabs>
          <w:tab w:val="num" w:pos="853"/>
        </w:tabs>
        <w:ind w:left="493" w:hanging="360"/>
      </w:pPr>
      <w:rPr>
        <w:rFonts w:hint="default"/>
      </w:rPr>
    </w:lvl>
    <w:lvl w:ilvl="1">
      <w:start w:val="1"/>
      <w:numFmt w:val="decimal"/>
      <w:pStyle w:val="Titre2"/>
      <w:suff w:val="space"/>
      <w:lvlText w:val="%1.%2."/>
      <w:lvlJc w:val="left"/>
      <w:pPr>
        <w:ind w:left="1325" w:hanging="641"/>
      </w:pPr>
      <w:rPr>
        <w:rFonts w:hint="default"/>
      </w:rPr>
    </w:lvl>
    <w:lvl w:ilvl="2">
      <w:start w:val="1"/>
      <w:numFmt w:val="decimal"/>
      <w:pStyle w:val="Titre3"/>
      <w:suff w:val="space"/>
      <w:lvlText w:val="%1.%2.%3."/>
      <w:lvlJc w:val="left"/>
      <w:pPr>
        <w:ind w:left="2098" w:hanging="1247"/>
      </w:pPr>
      <w:rPr>
        <w:rFonts w:hint="default"/>
      </w:rPr>
    </w:lvl>
    <w:lvl w:ilvl="3">
      <w:start w:val="1"/>
      <w:numFmt w:val="decimal"/>
      <w:lvlText w:val="%1.%2.%3.%4."/>
      <w:lvlJc w:val="left"/>
      <w:pPr>
        <w:tabs>
          <w:tab w:val="num" w:pos="3013"/>
        </w:tabs>
        <w:ind w:left="1861" w:hanging="648"/>
      </w:pPr>
      <w:rPr>
        <w:rFonts w:hint="default"/>
      </w:rPr>
    </w:lvl>
    <w:lvl w:ilvl="4">
      <w:start w:val="1"/>
      <w:numFmt w:val="decimal"/>
      <w:lvlText w:val="%1.%2.%3.%4.%5."/>
      <w:lvlJc w:val="left"/>
      <w:pPr>
        <w:tabs>
          <w:tab w:val="num" w:pos="3733"/>
        </w:tabs>
        <w:ind w:left="2365" w:hanging="792"/>
      </w:pPr>
      <w:rPr>
        <w:rFonts w:hint="default"/>
      </w:rPr>
    </w:lvl>
    <w:lvl w:ilvl="5">
      <w:start w:val="1"/>
      <w:numFmt w:val="decimal"/>
      <w:lvlText w:val="%1.%2.%3.%4.%5.%6."/>
      <w:lvlJc w:val="left"/>
      <w:pPr>
        <w:tabs>
          <w:tab w:val="num" w:pos="4453"/>
        </w:tabs>
        <w:ind w:left="2869" w:hanging="936"/>
      </w:pPr>
      <w:rPr>
        <w:rFonts w:hint="default"/>
      </w:rPr>
    </w:lvl>
    <w:lvl w:ilvl="6">
      <w:start w:val="1"/>
      <w:numFmt w:val="decimal"/>
      <w:lvlText w:val="%1.%2.%3.%4.%5.%6.%7."/>
      <w:lvlJc w:val="left"/>
      <w:pPr>
        <w:tabs>
          <w:tab w:val="num" w:pos="5173"/>
        </w:tabs>
        <w:ind w:left="3373" w:hanging="1080"/>
      </w:pPr>
      <w:rPr>
        <w:rFonts w:hint="default"/>
      </w:rPr>
    </w:lvl>
    <w:lvl w:ilvl="7">
      <w:start w:val="1"/>
      <w:numFmt w:val="decimal"/>
      <w:lvlText w:val="%1.%2.%3.%4.%5.%6.%7.%8."/>
      <w:lvlJc w:val="left"/>
      <w:pPr>
        <w:tabs>
          <w:tab w:val="num" w:pos="5893"/>
        </w:tabs>
        <w:ind w:left="3877" w:hanging="1224"/>
      </w:pPr>
      <w:rPr>
        <w:rFonts w:hint="default"/>
      </w:rPr>
    </w:lvl>
    <w:lvl w:ilvl="8">
      <w:start w:val="1"/>
      <w:numFmt w:val="decimal"/>
      <w:lvlText w:val="%1.%2.%3.%4.%5.%6.%7.%8.%9."/>
      <w:lvlJc w:val="left"/>
      <w:pPr>
        <w:tabs>
          <w:tab w:val="num" w:pos="6613"/>
        </w:tabs>
        <w:ind w:left="4453" w:hanging="1440"/>
      </w:pPr>
      <w:rPr>
        <w:rFonts w:hint="default"/>
      </w:rPr>
    </w:lvl>
  </w:abstractNum>
  <w:abstractNum w:abstractNumId="4">
    <w:nsid w:val="388D381F"/>
    <w:multiLevelType w:val="hybridMultilevel"/>
    <w:tmpl w:val="AC245F0A"/>
    <w:lvl w:ilvl="0" w:tplc="B91CDF02">
      <w:start w:val="1"/>
      <w:numFmt w:val="decimal"/>
      <w:lvlText w:val="Q%1."/>
      <w:lvlJc w:val="left"/>
      <w:pPr>
        <w:ind w:left="927" w:hanging="360"/>
      </w:pPr>
      <w:rPr>
        <w:rFonts w:hint="default"/>
        <w:b/>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3AA215AF"/>
    <w:multiLevelType w:val="hybridMultilevel"/>
    <w:tmpl w:val="152214E8"/>
    <w:lvl w:ilvl="0" w:tplc="53685058">
      <w:start w:val="1"/>
      <w:numFmt w:val="decimal"/>
      <w:pStyle w:val="Questions"/>
      <w:lvlText w:val="Q%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3D62104D"/>
    <w:multiLevelType w:val="multilevel"/>
    <w:tmpl w:val="137A867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3"/>
  </w:num>
  <w:num w:numId="2">
    <w:abstractNumId w:val="0"/>
  </w:num>
  <w:num w:numId="3">
    <w:abstractNumId w:val="2"/>
  </w:num>
  <w:num w:numId="4">
    <w:abstractNumId w:val="5"/>
  </w:num>
  <w:num w:numId="5">
    <w:abstractNumId w:val="1"/>
  </w:num>
  <w:num w:numId="6">
    <w:abstractNumId w:val="6"/>
  </w:num>
  <w:num w:numId="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defaultTabStop w:val="10433"/>
  <w:hyphenationZone w:val="425"/>
  <w:drawingGridHorizontalSpacing w:val="120"/>
  <w:displayHorizontalDrawingGridEvery w:val="2"/>
  <w:noPunctuationKerning/>
  <w:characterSpacingControl w:val="doNotCompress"/>
  <w:hdrShapeDefaults>
    <o:shapedefaults v:ext="edit" spidmax="5122"/>
  </w:hdrShapeDefaults>
  <w:footnotePr>
    <w:footnote w:id="-1"/>
    <w:footnote w:id="0"/>
  </w:footnotePr>
  <w:endnotePr>
    <w:endnote w:id="-1"/>
    <w:endnote w:id="0"/>
  </w:endnotePr>
  <w:compat/>
  <w:rsids>
    <w:rsidRoot w:val="001D567D"/>
    <w:rsid w:val="000046AC"/>
    <w:rsid w:val="00026105"/>
    <w:rsid w:val="00037B54"/>
    <w:rsid w:val="00063581"/>
    <w:rsid w:val="000733CF"/>
    <w:rsid w:val="000C256B"/>
    <w:rsid w:val="000E492E"/>
    <w:rsid w:val="00101340"/>
    <w:rsid w:val="00121893"/>
    <w:rsid w:val="00131378"/>
    <w:rsid w:val="00182EA4"/>
    <w:rsid w:val="001C704E"/>
    <w:rsid w:val="001D567D"/>
    <w:rsid w:val="001E104B"/>
    <w:rsid w:val="001F6799"/>
    <w:rsid w:val="0022379D"/>
    <w:rsid w:val="00230322"/>
    <w:rsid w:val="00243B90"/>
    <w:rsid w:val="00295BE3"/>
    <w:rsid w:val="002B2DEE"/>
    <w:rsid w:val="002D42AA"/>
    <w:rsid w:val="00311180"/>
    <w:rsid w:val="00312172"/>
    <w:rsid w:val="003256C8"/>
    <w:rsid w:val="003A3B9A"/>
    <w:rsid w:val="003C6283"/>
    <w:rsid w:val="003C7A1C"/>
    <w:rsid w:val="003D7F74"/>
    <w:rsid w:val="0040103B"/>
    <w:rsid w:val="00411F91"/>
    <w:rsid w:val="004141B0"/>
    <w:rsid w:val="0042515B"/>
    <w:rsid w:val="0044525F"/>
    <w:rsid w:val="004527A0"/>
    <w:rsid w:val="004935C2"/>
    <w:rsid w:val="004B6BD1"/>
    <w:rsid w:val="004C7154"/>
    <w:rsid w:val="004C7B97"/>
    <w:rsid w:val="00507DB9"/>
    <w:rsid w:val="00544C27"/>
    <w:rsid w:val="00547849"/>
    <w:rsid w:val="00554379"/>
    <w:rsid w:val="00561825"/>
    <w:rsid w:val="005B7660"/>
    <w:rsid w:val="005C74A5"/>
    <w:rsid w:val="00607219"/>
    <w:rsid w:val="00635CD4"/>
    <w:rsid w:val="00637CE1"/>
    <w:rsid w:val="00656A19"/>
    <w:rsid w:val="0067453D"/>
    <w:rsid w:val="00683D30"/>
    <w:rsid w:val="006C248A"/>
    <w:rsid w:val="00741F7E"/>
    <w:rsid w:val="00791BBC"/>
    <w:rsid w:val="007C5362"/>
    <w:rsid w:val="007D4DA4"/>
    <w:rsid w:val="007F0BD2"/>
    <w:rsid w:val="00815814"/>
    <w:rsid w:val="00815879"/>
    <w:rsid w:val="008708E7"/>
    <w:rsid w:val="00875424"/>
    <w:rsid w:val="008B45AF"/>
    <w:rsid w:val="00947033"/>
    <w:rsid w:val="00967810"/>
    <w:rsid w:val="0097200F"/>
    <w:rsid w:val="00977D84"/>
    <w:rsid w:val="009C09CD"/>
    <w:rsid w:val="009E1A7F"/>
    <w:rsid w:val="009F63D1"/>
    <w:rsid w:val="00AA14A9"/>
    <w:rsid w:val="00AB5D1D"/>
    <w:rsid w:val="00AC5EBB"/>
    <w:rsid w:val="00B054B4"/>
    <w:rsid w:val="00B26EA4"/>
    <w:rsid w:val="00B70B93"/>
    <w:rsid w:val="00BB12EC"/>
    <w:rsid w:val="00C05DA0"/>
    <w:rsid w:val="00C47244"/>
    <w:rsid w:val="00C814E9"/>
    <w:rsid w:val="00D21B86"/>
    <w:rsid w:val="00D34F99"/>
    <w:rsid w:val="00D42B8F"/>
    <w:rsid w:val="00D46CE6"/>
    <w:rsid w:val="00DA5A36"/>
    <w:rsid w:val="00DC6E62"/>
    <w:rsid w:val="00DD0528"/>
    <w:rsid w:val="00DF5824"/>
    <w:rsid w:val="00E3638D"/>
    <w:rsid w:val="00E404E6"/>
    <w:rsid w:val="00E80C3F"/>
    <w:rsid w:val="00EB0908"/>
    <w:rsid w:val="00EC73CE"/>
    <w:rsid w:val="00EE4098"/>
    <w:rsid w:val="00EF3C56"/>
    <w:rsid w:val="00F21529"/>
    <w:rsid w:val="00F27F02"/>
    <w:rsid w:val="00FB66CC"/>
    <w:rsid w:val="00FD740F"/>
    <w:rsid w:val="00FE7A68"/>
    <w:rsid w:val="00FF0DC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caption" w:uiPriority="35" w:qFormat="1"/>
    <w:lsdException w:name="List Number 2" w:semiHidden="0" w:unhideWhenUsed="0"/>
    <w:lsdException w:name="List Number 5" w:semiHidden="0" w:unhideWhenUsed="0"/>
    <w:lsdException w:name="Title" w:semiHidden="0" w:unhideWhenUsed="0"/>
    <w:lsdException w:name="Subtitle" w:semiHidden="0" w:unhideWhenUsed="0"/>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lsdException w:name="Emphasis" w:semiHidden="0" w:unhideWhenUsed="0"/>
    <w:lsdException w:name="Table Grid" w:semiHidden="0" w:uiPriority="59"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3C6283"/>
    <w:rPr>
      <w:rFonts w:ascii="Arial" w:hAnsi="Arial" w:cs="Arial"/>
      <w:szCs w:val="24"/>
    </w:rPr>
  </w:style>
  <w:style w:type="paragraph" w:styleId="Titre1">
    <w:name w:val="heading 1"/>
    <w:basedOn w:val="Normal"/>
    <w:next w:val="Normal"/>
    <w:link w:val="Titre1Car"/>
    <w:qFormat/>
    <w:rsid w:val="00FB66CC"/>
    <w:pPr>
      <w:keepNext/>
      <w:numPr>
        <w:numId w:val="1"/>
      </w:numPr>
      <w:shd w:val="clear" w:color="auto" w:fill="FFCC00"/>
      <w:overflowPunct w:val="0"/>
      <w:autoSpaceDE w:val="0"/>
      <w:autoSpaceDN w:val="0"/>
      <w:adjustRightInd w:val="0"/>
      <w:spacing w:after="240"/>
      <w:ind w:left="426" w:hanging="426"/>
      <w:textAlignment w:val="baseline"/>
      <w:outlineLvl w:val="0"/>
    </w:pPr>
    <w:rPr>
      <w:b/>
      <w:color w:val="0000FF"/>
      <w:sz w:val="28"/>
      <w:szCs w:val="20"/>
    </w:rPr>
  </w:style>
  <w:style w:type="paragraph" w:styleId="Titre2">
    <w:name w:val="heading 2"/>
    <w:basedOn w:val="Normal"/>
    <w:next w:val="Corpsdetexte"/>
    <w:qFormat/>
    <w:rsid w:val="00FB66CC"/>
    <w:pPr>
      <w:keepNext/>
      <w:numPr>
        <w:ilvl w:val="1"/>
        <w:numId w:val="1"/>
      </w:numPr>
      <w:spacing w:after="240"/>
      <w:ind w:left="567" w:hanging="567"/>
      <w:outlineLvl w:val="1"/>
    </w:pPr>
    <w:rPr>
      <w:rFonts w:ascii="Verdana" w:hAnsi="Verdana"/>
      <w:b/>
      <w:bCs/>
      <w:i/>
      <w:iCs/>
      <w:noProof/>
      <w:color w:val="0000FF"/>
      <w:sz w:val="22"/>
      <w:szCs w:val="28"/>
      <w:u w:val="single"/>
    </w:rPr>
  </w:style>
  <w:style w:type="paragraph" w:styleId="Titre3">
    <w:name w:val="heading 3"/>
    <w:basedOn w:val="Normal"/>
    <w:next w:val="Corpsdetexte"/>
    <w:autoRedefine/>
    <w:qFormat/>
    <w:rsid w:val="00FB66CC"/>
    <w:pPr>
      <w:keepNext/>
      <w:numPr>
        <w:ilvl w:val="2"/>
        <w:numId w:val="1"/>
      </w:numPr>
      <w:spacing w:after="240"/>
      <w:ind w:left="567" w:hanging="567"/>
      <w:outlineLvl w:val="2"/>
    </w:pPr>
    <w:rPr>
      <w:b/>
      <w:bCs/>
      <w:i/>
      <w:noProof/>
      <w:szCs w:val="26"/>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rsid w:val="00554379"/>
    <w:pPr>
      <w:tabs>
        <w:tab w:val="center" w:pos="4536"/>
        <w:tab w:val="right" w:pos="9072"/>
      </w:tabs>
    </w:pPr>
  </w:style>
  <w:style w:type="paragraph" w:styleId="Pieddepage">
    <w:name w:val="footer"/>
    <w:basedOn w:val="Normal"/>
    <w:rsid w:val="00554379"/>
    <w:pPr>
      <w:tabs>
        <w:tab w:val="center" w:pos="4536"/>
        <w:tab w:val="right" w:pos="9072"/>
      </w:tabs>
    </w:pPr>
  </w:style>
  <w:style w:type="paragraph" w:styleId="Textedebulles">
    <w:name w:val="Balloon Text"/>
    <w:basedOn w:val="Normal"/>
    <w:semiHidden/>
    <w:rsid w:val="00DD0528"/>
    <w:rPr>
      <w:rFonts w:ascii="Tahoma" w:hAnsi="Tahoma" w:cs="Tahoma"/>
      <w:sz w:val="16"/>
      <w:szCs w:val="16"/>
    </w:rPr>
  </w:style>
  <w:style w:type="character" w:customStyle="1" w:styleId="En-tteCar">
    <w:name w:val="En-tête Car"/>
    <w:link w:val="En-tte"/>
    <w:rsid w:val="00063581"/>
    <w:rPr>
      <w:sz w:val="24"/>
      <w:szCs w:val="24"/>
      <w:lang w:val="fr-FR" w:eastAsia="fr-FR" w:bidi="ar-SA"/>
    </w:rPr>
  </w:style>
  <w:style w:type="paragraph" w:styleId="Corpsdetexte">
    <w:name w:val="Body Text"/>
    <w:basedOn w:val="Normal"/>
    <w:link w:val="CorpsdetexteCar"/>
    <w:rsid w:val="00063581"/>
    <w:pPr>
      <w:jc w:val="both"/>
    </w:pPr>
  </w:style>
  <w:style w:type="character" w:customStyle="1" w:styleId="Titre1Car">
    <w:name w:val="Titre 1 Car"/>
    <w:link w:val="Titre1"/>
    <w:rsid w:val="00FB66CC"/>
    <w:rPr>
      <w:rFonts w:ascii="Arial" w:hAnsi="Arial" w:cs="Arial"/>
      <w:b/>
      <w:color w:val="0000FF"/>
      <w:sz w:val="28"/>
      <w:shd w:val="clear" w:color="auto" w:fill="FFCC00"/>
    </w:rPr>
  </w:style>
  <w:style w:type="character" w:customStyle="1" w:styleId="CorpsdetexteCar">
    <w:name w:val="Corps de texte Car"/>
    <w:link w:val="Corpsdetexte"/>
    <w:rsid w:val="00063581"/>
    <w:rPr>
      <w:rFonts w:ascii="Arial" w:hAnsi="Arial" w:cs="Arial"/>
      <w:szCs w:val="24"/>
      <w:lang w:val="fr-FR" w:eastAsia="fr-FR" w:bidi="ar-SA"/>
    </w:rPr>
  </w:style>
  <w:style w:type="paragraph" w:styleId="Paragraphedeliste">
    <w:name w:val="List Paragraph"/>
    <w:basedOn w:val="Normal"/>
    <w:uiPriority w:val="34"/>
    <w:qFormat/>
    <w:rsid w:val="00FB66CC"/>
    <w:pPr>
      <w:ind w:left="720"/>
      <w:contextualSpacing/>
    </w:pPr>
  </w:style>
  <w:style w:type="paragraph" w:customStyle="1" w:styleId="Questions">
    <w:name w:val="Questions"/>
    <w:basedOn w:val="Paragraphedeliste"/>
    <w:qFormat/>
    <w:rsid w:val="003C6283"/>
    <w:pPr>
      <w:numPr>
        <w:numId w:val="4"/>
      </w:numPr>
      <w:ind w:left="567" w:hanging="567"/>
    </w:pPr>
    <w:rPr>
      <w:i/>
    </w:rPr>
  </w:style>
  <w:style w:type="paragraph" w:styleId="Titre">
    <w:name w:val="Title"/>
    <w:basedOn w:val="Normal"/>
    <w:next w:val="Normal"/>
    <w:link w:val="TitreCar"/>
    <w:rsid w:val="003C6283"/>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rsid w:val="003C6283"/>
    <w:rPr>
      <w:rFonts w:asciiTheme="majorHAnsi" w:eastAsiaTheme="majorEastAsia" w:hAnsiTheme="majorHAnsi" w:cstheme="majorBidi"/>
      <w:color w:val="17365D" w:themeColor="text2" w:themeShade="BF"/>
      <w:spacing w:val="5"/>
      <w:kern w:val="28"/>
      <w:sz w:val="52"/>
      <w:szCs w:val="52"/>
    </w:rPr>
  </w:style>
  <w:style w:type="paragraph" w:styleId="Sous-titre">
    <w:name w:val="Subtitle"/>
    <w:basedOn w:val="Normal"/>
    <w:next w:val="Normal"/>
    <w:link w:val="Sous-titreCar"/>
    <w:rsid w:val="003C6283"/>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rsid w:val="003C6283"/>
    <w:rPr>
      <w:rFonts w:asciiTheme="majorHAnsi" w:eastAsiaTheme="majorEastAsia" w:hAnsiTheme="majorHAnsi" w:cstheme="majorBidi"/>
      <w:i/>
      <w:iCs/>
      <w:color w:val="4F81BD" w:themeColor="accent1"/>
      <w:spacing w:val="15"/>
      <w:sz w:val="24"/>
      <w:szCs w:val="24"/>
    </w:rPr>
  </w:style>
  <w:style w:type="table" w:styleId="Grilledutableau">
    <w:name w:val="Table Grid"/>
    <w:basedOn w:val="TableauNormal"/>
    <w:uiPriority w:val="59"/>
    <w:rsid w:val="00DA5A36"/>
    <w:rPr>
      <w:rFonts w:asciiTheme="minorHAnsi" w:eastAsiaTheme="minorEastAsia" w:hAnsiTheme="minorHAnsi" w:cstheme="minorBidi"/>
      <w:sz w:val="24"/>
      <w:szCs w:val="24"/>
      <w:lang w:eastAsia="ja-JP"/>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yle4">
    <w:name w:val="Style4"/>
    <w:basedOn w:val="Policepardfaut"/>
    <w:rsid w:val="00DA5A36"/>
    <w:rPr>
      <w:rFonts w:ascii="Arial" w:hAnsi="Arial"/>
      <w:sz w:val="24"/>
      <w:szCs w:val="24"/>
    </w:rPr>
  </w:style>
  <w:style w:type="paragraph" w:styleId="Lgende">
    <w:name w:val="caption"/>
    <w:basedOn w:val="Normal"/>
    <w:next w:val="Normal"/>
    <w:uiPriority w:val="35"/>
    <w:unhideWhenUsed/>
    <w:qFormat/>
    <w:rsid w:val="00DA5A36"/>
    <w:pPr>
      <w:spacing w:after="200"/>
    </w:pPr>
    <w:rPr>
      <w:rFonts w:eastAsia="Cambria" w:cs="Times New Roman"/>
      <w:b/>
      <w:bCs/>
      <w:color w:val="4F81BD" w:themeColor="accent1"/>
      <w:sz w:val="18"/>
      <w:szCs w:val="18"/>
      <w:lang w:eastAsia="en-US"/>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image" Target="media/image11.jpeg"/><Relationship Id="rId2" Type="http://schemas.openxmlformats.org/officeDocument/2006/relationships/oleObject" Target="embeddings/oleObject1.bin"/><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F:\2_1ere_SSI\00_organisation\charte_ssi_v2.dotx"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charte_ssi_v2.dotx</Template>
  <TotalTime>18</TotalTime>
  <Pages>3</Pages>
  <Words>325</Words>
  <Characters>1791</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lpstr>
    </vt:vector>
  </TitlesOfParts>
  <Company>Hewlett-Packard Company</Company>
  <LinksUpToDate>false</LinksUpToDate>
  <CharactersWithSpaces>2112</CharactersWithSpaces>
  <SharedDoc>false</SharedDoc>
  <HLinks>
    <vt:vector size="6" baseType="variant">
      <vt:variant>
        <vt:i4>3539018</vt:i4>
      </vt:variant>
      <vt:variant>
        <vt:i4>-1</vt:i4>
      </vt:variant>
      <vt:variant>
        <vt:i4>1590</vt:i4>
      </vt:variant>
      <vt:variant>
        <vt:i4>1</vt:i4>
      </vt:variant>
      <vt:variant>
        <vt:lpwstr>http://upload.wikimedia.org/wikipedia/commons/e/eb/Diagramme_FAST-2.jpg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launay</dc:creator>
  <cp:keywords/>
  <cp:lastModifiedBy>launay</cp:lastModifiedBy>
  <cp:revision>3</cp:revision>
  <cp:lastPrinted>2018-02-12T15:34:00Z</cp:lastPrinted>
  <dcterms:created xsi:type="dcterms:W3CDTF">2018-02-09T14:14:00Z</dcterms:created>
  <dcterms:modified xsi:type="dcterms:W3CDTF">2018-02-12T16:20:00Z</dcterms:modified>
</cp:coreProperties>
</file>